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9B81B" w14:textId="77777777" w:rsidR="00D30D0C" w:rsidRDefault="00D30D0C" w:rsidP="00580397">
      <w:pPr>
        <w:pStyle w:val="Heading1"/>
        <w:spacing w:before="360"/>
        <w:sectPr w:rsidR="00D30D0C" w:rsidSect="00C75B8B">
          <w:headerReference w:type="default" r:id="rId7"/>
          <w:footerReference w:type="even" r:id="rId8"/>
          <w:footerReference w:type="default" r:id="rId9"/>
          <w:footerReference w:type="first" r:id="rId10"/>
          <w:type w:val="continuous"/>
          <w:pgSz w:w="12240" w:h="15840"/>
          <w:pgMar w:top="1728" w:right="1008" w:bottom="1008" w:left="1152" w:header="720" w:footer="360" w:gutter="0"/>
          <w:cols w:space="460"/>
          <w:titlePg/>
          <w:docGrid w:linePitch="360"/>
        </w:sectPr>
      </w:pPr>
      <w:r w:rsidRPr="00C75B8B">
        <w:rPr>
          <w:noProof/>
        </w:rPr>
        <w:drawing>
          <wp:anchor distT="0" distB="0" distL="114300" distR="114300" simplePos="0" relativeHeight="251663360" behindDoc="0" locked="0" layoutInCell="1" allowOverlap="1" wp14:anchorId="0A66F643" wp14:editId="1F59070B">
            <wp:simplePos x="0" y="0"/>
            <wp:positionH relativeFrom="margin">
              <wp:posOffset>-710972</wp:posOffset>
            </wp:positionH>
            <wp:positionV relativeFrom="margin">
              <wp:posOffset>-932893</wp:posOffset>
            </wp:positionV>
            <wp:extent cx="7735824" cy="1289304"/>
            <wp:effectExtent l="0" t="0" r="0" b="6350"/>
            <wp:wrapNone/>
            <wp:docPr id="3" name="Graphic 3" descr="UC Research &amp; Extension Centers University of California Agriculture and Natural Resources logo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 descr="UC Research &amp; Extension Centers University of California Agriculture and Natural Resources logo.&#10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5824" cy="12893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D8C36B" w14:textId="77777777" w:rsidR="007F017D" w:rsidRPr="00C75B8B" w:rsidRDefault="007F017D" w:rsidP="00D30D0C">
      <w:pPr>
        <w:pStyle w:val="Heading1"/>
      </w:pPr>
      <w:r w:rsidRPr="00C75B8B">
        <w:t>Hea</w:t>
      </w:r>
      <w:r w:rsidRPr="00D30D0C">
        <w:t>di</w:t>
      </w:r>
      <w:r w:rsidRPr="00C75B8B">
        <w:t xml:space="preserve">ng </w:t>
      </w:r>
      <w:r w:rsidRPr="005E43F2">
        <w:t>1: Title</w:t>
      </w:r>
      <w:r w:rsidRPr="00BE0773">
        <w:t xml:space="preserve"> goes</w:t>
      </w:r>
      <w:r w:rsidRPr="00C75B8B">
        <w:t xml:space="preserve"> here</w:t>
      </w:r>
      <w:r w:rsidR="004B156A">
        <w:t>. 1 column format</w:t>
      </w:r>
      <w:r w:rsidRPr="00C75B8B">
        <w:t xml:space="preserve">. </w:t>
      </w:r>
    </w:p>
    <w:p w14:paraId="6FCDB104" w14:textId="77777777" w:rsidR="004B156A" w:rsidRDefault="007F017D" w:rsidP="004B156A">
      <w:pPr>
        <w:pStyle w:val="Subhead"/>
        <w:sectPr w:rsidR="004B156A" w:rsidSect="004B156A">
          <w:type w:val="continuous"/>
          <w:pgSz w:w="12240" w:h="15840"/>
          <w:pgMar w:top="1728" w:right="1008" w:bottom="1008" w:left="1152" w:header="576" w:footer="360" w:gutter="0"/>
          <w:cols w:space="461"/>
          <w:titlePg/>
          <w:docGrid w:linePitch="360"/>
        </w:sectPr>
      </w:pPr>
      <w:r w:rsidRPr="00711F53">
        <w:t xml:space="preserve">Style: H1 Subhead. Optional. </w:t>
      </w:r>
      <w:r w:rsidRPr="00463C61">
        <w:t>Re</w:t>
      </w:r>
      <w:r w:rsidRPr="00711F53">
        <w:t xml:space="preserve">ad below for pointers on how to use this </w:t>
      </w:r>
      <w:r w:rsidR="005E0D80" w:rsidRPr="00711F53">
        <w:t>T</w:t>
      </w:r>
      <w:r w:rsidRPr="00711F53">
        <w:t>empl</w:t>
      </w:r>
      <w:r w:rsidR="00463C61">
        <w:t>ate</w:t>
      </w:r>
    </w:p>
    <w:p w14:paraId="410CDBCB" w14:textId="77777777" w:rsidR="007F017D" w:rsidRPr="00273F07" w:rsidRDefault="00F922F9" w:rsidP="004B156A">
      <w:pPr>
        <w:pStyle w:val="Heading2"/>
      </w:pPr>
      <w:r>
        <w:t>[</w:t>
      </w:r>
      <w:r w:rsidR="007F017D" w:rsidRPr="00273F07">
        <w:t>Heading 2</w:t>
      </w:r>
      <w:r>
        <w:t>]</w:t>
      </w:r>
      <w:r w:rsidR="007F017D" w:rsidRPr="00273F07">
        <w:t xml:space="preserve"> Using Styles in Wor</w:t>
      </w:r>
      <w:r w:rsidR="004B156A">
        <w:t>d</w:t>
      </w:r>
    </w:p>
    <w:p w14:paraId="2558BF75" w14:textId="77777777" w:rsidR="007F017D" w:rsidRPr="001F7B17" w:rsidRDefault="007F017D" w:rsidP="00CB0C34">
      <w:pPr>
        <w:pStyle w:val="P1"/>
      </w:pPr>
      <w:r w:rsidRPr="001F7B17">
        <w:t>On the Home tab, click the</w:t>
      </w:r>
      <w:r w:rsidR="00CB0C34">
        <w:t xml:space="preserve"> </w:t>
      </w:r>
      <w:r w:rsidRPr="001F7B17">
        <w:t>Styles</w:t>
      </w:r>
      <w:r w:rsidR="00CB0C34">
        <w:t xml:space="preserve"> </w:t>
      </w:r>
      <w:r w:rsidRPr="001F7B17">
        <w:t xml:space="preserve">Dialog Box Launcher, and then click Options (or use shortcut </w:t>
      </w:r>
      <w:proofErr w:type="spellStart"/>
      <w:r w:rsidRPr="001F7B17">
        <w:t>Alt+Ctrl+Shift+S</w:t>
      </w:r>
      <w:proofErr w:type="spellEnd"/>
      <w:r w:rsidRPr="001F7B17">
        <w:t>). Under Select</w:t>
      </w:r>
      <w:r w:rsidR="00CB0C34">
        <w:t xml:space="preserve"> </w:t>
      </w:r>
      <w:r w:rsidRPr="001F7B17">
        <w:t>styles</w:t>
      </w:r>
      <w:r w:rsidR="00CB0C34">
        <w:t xml:space="preserve"> </w:t>
      </w:r>
      <w:r w:rsidRPr="001F7B17">
        <w:t>to</w:t>
      </w:r>
      <w:r w:rsidR="00CB0C34">
        <w:t xml:space="preserve"> </w:t>
      </w:r>
      <w:r w:rsidRPr="001F7B17">
        <w:t>show, click styles “In current document”. All</w:t>
      </w:r>
      <w:r w:rsidR="00CB0C34">
        <w:t xml:space="preserve"> </w:t>
      </w:r>
      <w:r w:rsidRPr="001F7B17">
        <w:t>styles</w:t>
      </w:r>
      <w:r w:rsidR="00CB0C34">
        <w:t xml:space="preserve"> </w:t>
      </w:r>
      <w:r w:rsidRPr="001F7B17">
        <w:t>are displayed in the</w:t>
      </w:r>
      <w:r w:rsidR="00CB0C34">
        <w:t xml:space="preserve"> </w:t>
      </w:r>
      <w:r w:rsidRPr="001F7B17">
        <w:t>Styles</w:t>
      </w:r>
      <w:r w:rsidR="00CB0C34">
        <w:t xml:space="preserve"> </w:t>
      </w:r>
      <w:r w:rsidRPr="001F7B17">
        <w:t>task pane.</w:t>
      </w:r>
      <w:r w:rsidR="00CD064C">
        <w:t xml:space="preserve"> </w:t>
      </w:r>
      <w:r w:rsidRPr="001F7B17">
        <w:t xml:space="preserve">To style your document, select your text and click on the style you want to use. </w:t>
      </w:r>
      <w:r w:rsidR="00684891" w:rsidRPr="00142CCF">
        <w:rPr>
          <w:b/>
          <w:bCs/>
        </w:rPr>
        <w:t xml:space="preserve">Don’t alter or add new </w:t>
      </w:r>
      <w:r w:rsidR="00142CCF" w:rsidRPr="00142CCF">
        <w:rPr>
          <w:b/>
          <w:bCs/>
        </w:rPr>
        <w:t>styles</w:t>
      </w:r>
      <w:r w:rsidR="00684891" w:rsidRPr="00142CCF">
        <w:rPr>
          <w:b/>
          <w:bCs/>
        </w:rPr>
        <w:t xml:space="preserve"> to </w:t>
      </w:r>
      <w:r w:rsidR="00142CCF" w:rsidRPr="00142CCF">
        <w:rPr>
          <w:b/>
          <w:bCs/>
        </w:rPr>
        <w:t>ensure</w:t>
      </w:r>
      <w:r w:rsidR="00684891" w:rsidRPr="00142CCF">
        <w:rPr>
          <w:b/>
          <w:bCs/>
        </w:rPr>
        <w:t xml:space="preserve"> the best results saving and accessible pdf document.</w:t>
      </w:r>
    </w:p>
    <w:p w14:paraId="58B5B4A2" w14:textId="77777777" w:rsidR="007F017D" w:rsidRPr="008C4DEE" w:rsidRDefault="007F017D" w:rsidP="00684891">
      <w:pPr>
        <w:pStyle w:val="Heading2"/>
      </w:pPr>
      <w:r w:rsidRPr="00273F07">
        <w:t>About P</w:t>
      </w:r>
      <w:r w:rsidRPr="00684891">
        <w:t>ara</w:t>
      </w:r>
      <w:r w:rsidRPr="00273F07">
        <w:t>graphs</w:t>
      </w:r>
    </w:p>
    <w:p w14:paraId="4DDF8F7B" w14:textId="77777777" w:rsidR="007F017D" w:rsidRPr="008C4DEE" w:rsidRDefault="007F017D" w:rsidP="00F922F9">
      <w:pPr>
        <w:pStyle w:val="BodyText"/>
      </w:pPr>
      <w:r w:rsidRPr="008C4DEE">
        <w:t xml:space="preserve">P1 style: Use this paragraph style paragraph </w:t>
      </w:r>
      <w:r w:rsidR="00CD064C">
        <w:t>for</w:t>
      </w:r>
      <w:r w:rsidRPr="008C4DEE">
        <w:t xml:space="preserve"> text after any headline style. </w:t>
      </w:r>
    </w:p>
    <w:p w14:paraId="1490395A" w14:textId="77777777" w:rsidR="007F017D" w:rsidRPr="00273F07" w:rsidRDefault="00CD064C" w:rsidP="00F922F9">
      <w:pPr>
        <w:pStyle w:val="Heading3"/>
      </w:pPr>
      <w:r>
        <w:t xml:space="preserve">[Heading 3] </w:t>
      </w:r>
      <w:r w:rsidR="007F017D" w:rsidRPr="00273F07">
        <w:t>Column Formatting</w:t>
      </w:r>
    </w:p>
    <w:p w14:paraId="7BF4F919" w14:textId="77777777" w:rsidR="00F922F9" w:rsidRDefault="007F017D" w:rsidP="00CD064C">
      <w:pPr>
        <w:pStyle w:val="P1"/>
      </w:pPr>
      <w:r w:rsidRPr="001F7B17">
        <w:t>Use a 2</w:t>
      </w:r>
      <w:r w:rsidR="00CB0C34">
        <w:t>-</w:t>
      </w:r>
      <w:r w:rsidRPr="001F7B17">
        <w:t xml:space="preserve">column format or wide margins to keep your line lengths </w:t>
      </w:r>
      <w:r w:rsidR="00684891">
        <w:t>easy to read.</w:t>
      </w:r>
    </w:p>
    <w:p w14:paraId="00053842" w14:textId="77777777" w:rsidR="007F017D" w:rsidRPr="00F922F9" w:rsidRDefault="007F017D" w:rsidP="00F922F9">
      <w:pPr>
        <w:pStyle w:val="Heading3"/>
      </w:pPr>
      <w:r w:rsidRPr="00F922F9">
        <w:t>Lists</w:t>
      </w:r>
    </w:p>
    <w:p w14:paraId="634BFF56" w14:textId="77777777" w:rsidR="00684891" w:rsidRDefault="007F017D" w:rsidP="00CD064C">
      <w:pPr>
        <w:pStyle w:val="P1"/>
      </w:pPr>
      <w:r w:rsidRPr="001F7B17">
        <w:t xml:space="preserve">Below is an example of the </w:t>
      </w:r>
      <w:r w:rsidR="00684891">
        <w:t>list provided in this template. When creating accessible documents, always use an automatic list style for your bullet list.</w:t>
      </w:r>
    </w:p>
    <w:p w14:paraId="758F6B65" w14:textId="77777777" w:rsidR="007F017D" w:rsidRPr="001F7B17" w:rsidRDefault="00684891" w:rsidP="00CD064C">
      <w:pPr>
        <w:pStyle w:val="P1"/>
      </w:pPr>
      <w:r>
        <w:t>[List bullet multi</w:t>
      </w:r>
      <w:r w:rsidR="004B156A">
        <w:t>-</w:t>
      </w:r>
      <w:r>
        <w:t>level]</w:t>
      </w:r>
    </w:p>
    <w:p w14:paraId="1A17F1A3" w14:textId="77777777" w:rsidR="007F017D" w:rsidRPr="00770AA8" w:rsidRDefault="00770AA8" w:rsidP="00770AA8">
      <w:pPr>
        <w:pStyle w:val="listbulletmultillevel"/>
      </w:pPr>
      <w:r>
        <w:t>List item</w:t>
      </w:r>
    </w:p>
    <w:p w14:paraId="239DBBEE" w14:textId="77777777" w:rsidR="00770AA8" w:rsidRPr="00770AA8" w:rsidRDefault="00770AA8" w:rsidP="00770AA8">
      <w:pPr>
        <w:pStyle w:val="listbulletmultillevel"/>
        <w:numPr>
          <w:ilvl w:val="1"/>
          <w:numId w:val="21"/>
        </w:numPr>
      </w:pPr>
      <w:r>
        <w:t>List item L2</w:t>
      </w:r>
    </w:p>
    <w:p w14:paraId="753F5866" w14:textId="77777777" w:rsidR="00770AA8" w:rsidRDefault="00770AA8" w:rsidP="00770AA8">
      <w:pPr>
        <w:pStyle w:val="listbulletmultillevel"/>
        <w:numPr>
          <w:ilvl w:val="2"/>
          <w:numId w:val="21"/>
        </w:numPr>
      </w:pPr>
      <w:r w:rsidRPr="00770AA8">
        <w:t>L</w:t>
      </w:r>
      <w:r>
        <w:t>ist</w:t>
      </w:r>
      <w:r w:rsidRPr="00770AA8">
        <w:t xml:space="preserve"> item</w:t>
      </w:r>
      <w:r>
        <w:t xml:space="preserve"> L3</w:t>
      </w:r>
    </w:p>
    <w:p w14:paraId="1A2F3113" w14:textId="77777777" w:rsidR="00684891" w:rsidRPr="00770AA8" w:rsidRDefault="00684891" w:rsidP="00684891">
      <w:pPr>
        <w:pStyle w:val="P1"/>
      </w:pPr>
      <w:r>
        <w:t>[1. List number]</w:t>
      </w:r>
    </w:p>
    <w:p w14:paraId="1F7A6EA9" w14:textId="77777777" w:rsidR="00864100" w:rsidRDefault="00684891" w:rsidP="009B264D">
      <w:pPr>
        <w:pStyle w:val="ListNumber"/>
      </w:pPr>
      <w:r>
        <w:t>List item</w:t>
      </w:r>
    </w:p>
    <w:p w14:paraId="36F40B2F" w14:textId="77777777" w:rsidR="00684891" w:rsidRDefault="00684891" w:rsidP="009B264D">
      <w:pPr>
        <w:pStyle w:val="ListNumber"/>
      </w:pPr>
      <w:r>
        <w:t>List item</w:t>
      </w:r>
    </w:p>
    <w:p w14:paraId="4B5DCFFB" w14:textId="77777777" w:rsidR="007F017D" w:rsidRPr="008C4DEE" w:rsidRDefault="00CB0C34" w:rsidP="00F922F9">
      <w:pPr>
        <w:pStyle w:val="P1"/>
        <w:spacing w:before="80"/>
      </w:pPr>
      <w:r>
        <w:t>[P1</w:t>
      </w:r>
      <w:r w:rsidR="00F922F9">
        <w:t xml:space="preserve"> +4 above</w:t>
      </w:r>
      <w:r>
        <w:t>]</w:t>
      </w:r>
      <w:r w:rsidR="007F017D" w:rsidRPr="008C4DEE">
        <w:t xml:space="preserve"> </w:t>
      </w:r>
      <w:r w:rsidR="00684891">
        <w:t xml:space="preserve">Use this text format after a list or when you need more space above your </w:t>
      </w:r>
      <w:r w:rsidR="00142CCF">
        <w:t>paragraph</w:t>
      </w:r>
      <w:r w:rsidR="007F017D" w:rsidRPr="008C4DEE">
        <w:t>.</w:t>
      </w:r>
    </w:p>
    <w:p w14:paraId="6900BC14" w14:textId="77777777" w:rsidR="00F922F9" w:rsidRPr="00F922F9" w:rsidRDefault="00F922F9" w:rsidP="00684891">
      <w:pPr>
        <w:pStyle w:val="Heading2"/>
      </w:pPr>
      <w:r w:rsidRPr="00F922F9">
        <w:t>Headers in this template</w:t>
      </w:r>
    </w:p>
    <w:p w14:paraId="5C3C3AAF" w14:textId="77777777" w:rsidR="007F017D" w:rsidRPr="008C4DEE" w:rsidRDefault="007F017D" w:rsidP="00684891">
      <w:pPr>
        <w:pStyle w:val="Heading1"/>
        <w:ind w:left="720"/>
      </w:pPr>
      <w:r w:rsidRPr="008C4DEE">
        <w:t>Heading 1</w:t>
      </w:r>
    </w:p>
    <w:p w14:paraId="0DA4293D" w14:textId="77777777" w:rsidR="007F017D" w:rsidRDefault="007F017D" w:rsidP="00684891">
      <w:pPr>
        <w:pStyle w:val="Heading2"/>
        <w:ind w:left="720"/>
      </w:pPr>
      <w:r w:rsidRPr="008C4DEE">
        <w:t>Heading 2</w:t>
      </w:r>
    </w:p>
    <w:p w14:paraId="6DCEBE95" w14:textId="77777777" w:rsidR="00F922F9" w:rsidRPr="00F922F9" w:rsidRDefault="00F922F9" w:rsidP="00684891">
      <w:pPr>
        <w:pStyle w:val="Heading2references"/>
        <w:ind w:left="720"/>
      </w:pPr>
      <w:r w:rsidRPr="008C4DEE">
        <w:t>H2: References</w:t>
      </w:r>
    </w:p>
    <w:p w14:paraId="2F724787" w14:textId="77777777" w:rsidR="007F017D" w:rsidRPr="009B264D" w:rsidRDefault="007F017D" w:rsidP="00F922F9">
      <w:pPr>
        <w:pStyle w:val="Heading3"/>
        <w:ind w:left="720"/>
      </w:pPr>
      <w:r w:rsidRPr="009B264D">
        <w:t>Heading 3</w:t>
      </w:r>
    </w:p>
    <w:p w14:paraId="4E2EC103" w14:textId="77777777" w:rsidR="007F017D" w:rsidRPr="009B264D" w:rsidRDefault="007F017D" w:rsidP="00F922F9">
      <w:pPr>
        <w:pStyle w:val="Heading4"/>
        <w:ind w:left="720"/>
      </w:pPr>
      <w:r w:rsidRPr="009B264D">
        <w:t>Heading 4</w:t>
      </w:r>
    </w:p>
    <w:p w14:paraId="72AF680E" w14:textId="77777777" w:rsidR="007F017D" w:rsidRPr="009B264D" w:rsidRDefault="007F017D" w:rsidP="00F922F9">
      <w:pPr>
        <w:pStyle w:val="Heading5"/>
        <w:ind w:left="720"/>
      </w:pPr>
      <w:r w:rsidRPr="009B264D">
        <w:t xml:space="preserve">Heading 5 </w:t>
      </w:r>
    </w:p>
    <w:p w14:paraId="4E37C45E" w14:textId="77777777" w:rsidR="0004348B" w:rsidRPr="0004348B" w:rsidRDefault="0004348B" w:rsidP="00684891">
      <w:pPr>
        <w:pStyle w:val="Heading2"/>
      </w:pPr>
      <w:r w:rsidRPr="0004348B">
        <w:t>Styles</w:t>
      </w:r>
    </w:p>
    <w:p w14:paraId="4C75178D" w14:textId="77777777" w:rsidR="007F017D" w:rsidRPr="008C4DEE" w:rsidRDefault="00F922F9" w:rsidP="007F017D">
      <w:r w:rsidRPr="00F922F9">
        <w:rPr>
          <w:rStyle w:val="Strong"/>
        </w:rPr>
        <w:t>Sidebar box:</w:t>
      </w:r>
      <w:r w:rsidR="007F017D" w:rsidRPr="008C4DEE">
        <w:t xml:space="preserve"> Grab your reader’s attention with a quote pulled from your article.”</w:t>
      </w:r>
    </w:p>
    <w:p w14:paraId="4315480D" w14:textId="77777777" w:rsidR="00D807B1" w:rsidRPr="00D807B1" w:rsidRDefault="00D807B1" w:rsidP="00D807B1">
      <w:pPr>
        <w:pStyle w:val="Heading2sidebarheader"/>
        <w:outlineLvl w:val="1"/>
      </w:pPr>
      <w:r w:rsidRPr="00D807B1">
        <w:t>Heading 2 sidebar</w:t>
      </w:r>
    </w:p>
    <w:p w14:paraId="2279EDAC" w14:textId="77777777" w:rsidR="001425FE" w:rsidRPr="001425FE" w:rsidRDefault="00AC2B3A" w:rsidP="00463C61">
      <w:pPr>
        <w:pStyle w:val="P1sidebar"/>
      </w:pPr>
      <w:r>
        <w:t xml:space="preserve">[P1 sidebar] </w:t>
      </w:r>
    </w:p>
    <w:p w14:paraId="3A9F95E2" w14:textId="77777777" w:rsidR="000A2933" w:rsidRDefault="000A2933" w:rsidP="00684891">
      <w:pPr>
        <w:pStyle w:val="Heading2references"/>
        <w:rPr>
          <w:rStyle w:val="BodyTextChar"/>
        </w:rPr>
      </w:pPr>
      <w:r>
        <w:rPr>
          <w:rStyle w:val="BodyTextChar"/>
        </w:rPr>
        <w:t>[Heading 2 references]</w:t>
      </w:r>
      <w:r w:rsidR="007F017D" w:rsidRPr="001425FE">
        <w:rPr>
          <w:rStyle w:val="BodyTextChar"/>
        </w:rPr>
        <w:t xml:space="preserve"> References</w:t>
      </w:r>
    </w:p>
    <w:p w14:paraId="1745D400" w14:textId="77777777" w:rsidR="007F017D" w:rsidRPr="00CB0C34" w:rsidRDefault="000A2933" w:rsidP="000A2933">
      <w:pPr>
        <w:pStyle w:val="Smallbodytext"/>
      </w:pPr>
      <w:r>
        <w:rPr>
          <w:rStyle w:val="BodyTextChar"/>
        </w:rPr>
        <w:t>[</w:t>
      </w:r>
      <w:r w:rsidRPr="00CB0C34">
        <w:t xml:space="preserve">Small body text] </w:t>
      </w:r>
      <w:r w:rsidR="00746EA2">
        <w:t xml:space="preserve">(Example of reference) </w:t>
      </w:r>
      <w:r w:rsidR="007F017D" w:rsidRPr="00CB0C34">
        <w:t xml:space="preserve">Drake, D. J., ed. 2003. Intermountain irrigated pastures and mountain meadows. University of California Cooperative Extension Intermountain Workgroup Publication 01. UCCE Web site, </w:t>
      </w:r>
      <w:hyperlink r:id="rId12" w:history="1">
        <w:r w:rsidR="007F017D" w:rsidRPr="00713238">
          <w:rPr>
            <w:rStyle w:val="Hyperlink"/>
          </w:rPr>
          <w:t>http://cesiskiyou.ucanr.edu/files/122933.pdf</w:t>
        </w:r>
      </w:hyperlink>
      <w:r w:rsidR="007F017D" w:rsidRPr="00CB0C34">
        <w:t>.</w:t>
      </w:r>
      <w:r w:rsidR="00746EA2">
        <w:t xml:space="preserve"> (remember to add links where needed)</w:t>
      </w:r>
    </w:p>
    <w:p w14:paraId="6CE2AFC1" w14:textId="77777777" w:rsidR="005337AC" w:rsidRDefault="005337AC" w:rsidP="005337AC">
      <w:pPr>
        <w:pStyle w:val="Heading2"/>
      </w:pPr>
      <w:r>
        <w:lastRenderedPageBreak/>
        <w:t>Tables</w:t>
      </w:r>
    </w:p>
    <w:p w14:paraId="4F7D8250" w14:textId="77777777" w:rsidR="00FD00CB" w:rsidRDefault="00226045" w:rsidP="0057467E">
      <w:pPr>
        <w:pStyle w:val="Tableheaderbold"/>
      </w:pPr>
      <w:r>
        <w:t>[Table header bold]</w:t>
      </w:r>
      <w:r w:rsidR="00C736CA">
        <w:t xml:space="preserve"> Table style </w:t>
      </w:r>
      <w:r w:rsidR="00AB47E4">
        <w:t>[</w:t>
      </w:r>
      <w:r w:rsidR="00C736CA">
        <w:t>UC ANR g</w:t>
      </w:r>
      <w:r w:rsidR="00C736CA" w:rsidRPr="007277D0">
        <w:t>old</w:t>
      </w:r>
      <w:r w:rsidR="00AB47E4">
        <w:t>]</w:t>
      </w:r>
    </w:p>
    <w:tbl>
      <w:tblPr>
        <w:tblStyle w:val="UCANRgold2"/>
        <w:tblW w:w="0" w:type="auto"/>
        <w:tblLook w:val="04A0" w:firstRow="1" w:lastRow="0" w:firstColumn="1" w:lastColumn="0" w:noHBand="0" w:noVBand="1"/>
      </w:tblPr>
      <w:tblGrid>
        <w:gridCol w:w="1435"/>
        <w:gridCol w:w="1044"/>
        <w:gridCol w:w="1160"/>
        <w:gridCol w:w="1160"/>
      </w:tblGrid>
      <w:tr w:rsidR="00AB47E4" w14:paraId="0EB39A9F" w14:textId="77777777" w:rsidTr="00AB47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35" w:type="dxa"/>
          </w:tcPr>
          <w:p w14:paraId="1CFD1301" w14:textId="77777777" w:rsidR="00AB47E4" w:rsidRPr="0057467E" w:rsidRDefault="00AB47E4" w:rsidP="00AB47E4">
            <w:r>
              <w:t>Salesperson</w:t>
            </w:r>
          </w:p>
        </w:tc>
        <w:tc>
          <w:tcPr>
            <w:tcW w:w="1044" w:type="dxa"/>
          </w:tcPr>
          <w:p w14:paraId="33CEBBF8" w14:textId="77777777" w:rsidR="00AB47E4" w:rsidRPr="0057467E" w:rsidRDefault="00AB47E4" w:rsidP="00AB47E4">
            <w:r>
              <w:t>Product</w:t>
            </w:r>
          </w:p>
        </w:tc>
        <w:tc>
          <w:tcPr>
            <w:tcW w:w="1160" w:type="dxa"/>
          </w:tcPr>
          <w:p w14:paraId="1D0DF230" w14:textId="77777777" w:rsidR="00AB47E4" w:rsidRPr="0057467E" w:rsidRDefault="00AB47E4" w:rsidP="00AB47E4">
            <w:r>
              <w:t>Price</w:t>
            </w:r>
          </w:p>
        </w:tc>
        <w:tc>
          <w:tcPr>
            <w:tcW w:w="1160" w:type="dxa"/>
          </w:tcPr>
          <w:p w14:paraId="3B10CDCA" w14:textId="77777777" w:rsidR="00AB47E4" w:rsidRPr="0057467E" w:rsidRDefault="00AB47E4" w:rsidP="00AB47E4">
            <w:r>
              <w:t>Month</w:t>
            </w:r>
          </w:p>
        </w:tc>
      </w:tr>
      <w:tr w:rsidR="00FD00CB" w14:paraId="59F01ADB" w14:textId="77777777" w:rsidTr="00AB47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35" w:type="dxa"/>
          </w:tcPr>
          <w:p w14:paraId="1B3F903E" w14:textId="77777777" w:rsidR="00FD00CB" w:rsidRPr="0057467E" w:rsidRDefault="00FD00CB" w:rsidP="0057467E"/>
        </w:tc>
        <w:tc>
          <w:tcPr>
            <w:tcW w:w="1044" w:type="dxa"/>
          </w:tcPr>
          <w:p w14:paraId="708D6320" w14:textId="77777777" w:rsidR="00FD00CB" w:rsidRPr="0057467E" w:rsidRDefault="00FD00CB" w:rsidP="0057467E"/>
        </w:tc>
        <w:tc>
          <w:tcPr>
            <w:tcW w:w="1160" w:type="dxa"/>
          </w:tcPr>
          <w:p w14:paraId="7B20C333" w14:textId="77777777" w:rsidR="00FD00CB" w:rsidRPr="0057467E" w:rsidRDefault="00FD00CB" w:rsidP="0057467E"/>
        </w:tc>
        <w:tc>
          <w:tcPr>
            <w:tcW w:w="1160" w:type="dxa"/>
          </w:tcPr>
          <w:p w14:paraId="32ED700B" w14:textId="77777777" w:rsidR="00FD00CB" w:rsidRPr="0057467E" w:rsidRDefault="00FD00CB" w:rsidP="0057467E"/>
        </w:tc>
      </w:tr>
      <w:tr w:rsidR="0057467E" w14:paraId="1BBAA236" w14:textId="77777777" w:rsidTr="00AB47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435" w:type="dxa"/>
          </w:tcPr>
          <w:p w14:paraId="6B431A9F" w14:textId="77777777" w:rsidR="0057467E" w:rsidRPr="0057467E" w:rsidRDefault="0057467E" w:rsidP="0057467E"/>
        </w:tc>
        <w:tc>
          <w:tcPr>
            <w:tcW w:w="1044" w:type="dxa"/>
          </w:tcPr>
          <w:p w14:paraId="08614884" w14:textId="77777777" w:rsidR="0057467E" w:rsidRPr="0057467E" w:rsidRDefault="0057467E" w:rsidP="0057467E"/>
        </w:tc>
        <w:tc>
          <w:tcPr>
            <w:tcW w:w="1160" w:type="dxa"/>
          </w:tcPr>
          <w:p w14:paraId="1727A215" w14:textId="77777777" w:rsidR="0057467E" w:rsidRPr="0057467E" w:rsidRDefault="0057467E" w:rsidP="0057467E"/>
        </w:tc>
        <w:tc>
          <w:tcPr>
            <w:tcW w:w="1160" w:type="dxa"/>
          </w:tcPr>
          <w:p w14:paraId="6681C6F5" w14:textId="77777777" w:rsidR="0057467E" w:rsidRPr="0057467E" w:rsidRDefault="0057467E" w:rsidP="0057467E"/>
        </w:tc>
      </w:tr>
    </w:tbl>
    <w:p w14:paraId="61EDB919" w14:textId="77777777" w:rsidR="00FD00CB" w:rsidRDefault="0057467E" w:rsidP="0057467E">
      <w:pPr>
        <w:pStyle w:val="Tablenote"/>
      </w:pPr>
      <w:r w:rsidRPr="0004348B">
        <w:t>[Table note] Table note</w:t>
      </w:r>
    </w:p>
    <w:p w14:paraId="77E2D8DC" w14:textId="77777777" w:rsidR="0057467E" w:rsidRDefault="00142CCF" w:rsidP="00237F72">
      <w:pPr>
        <w:pStyle w:val="P1"/>
      </w:pPr>
      <w:r w:rsidRPr="00237F72">
        <w:rPr>
          <w:noProof/>
        </w:rPr>
        <mc:AlternateContent>
          <mc:Choice Requires="wps">
            <w:drawing>
              <wp:anchor distT="182880" distB="182880" distL="114300" distR="114300" simplePos="0" relativeHeight="251665408" behindDoc="0" locked="0" layoutInCell="1" allowOverlap="1" wp14:anchorId="3CEC1847" wp14:editId="082CB659">
                <wp:simplePos x="0" y="0"/>
                <wp:positionH relativeFrom="column">
                  <wp:posOffset>3346450</wp:posOffset>
                </wp:positionH>
                <wp:positionV relativeFrom="paragraph">
                  <wp:posOffset>92710</wp:posOffset>
                </wp:positionV>
                <wp:extent cx="2947670" cy="2190115"/>
                <wp:effectExtent l="0" t="0" r="11430" b="6985"/>
                <wp:wrapSquare wrapText="bothSides"/>
                <wp:docPr id="654813830" name="Rectangle 7" descr="place holder for photo or graphic. Remember to add alt tex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7670" cy="21901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A1EFA" id="Rectangle 7" o:spid="_x0000_s1026" alt="place holder for photo or graphic. Remember to add alt text" style="position:absolute;margin-left:263.5pt;margin-top:7.3pt;width:232.1pt;height:172.45pt;z-index:251665408;visibility:visible;mso-wrap-style:square;mso-width-percent:0;mso-height-percent:0;mso-wrap-distance-left:9pt;mso-wrap-distance-top:14.4pt;mso-wrap-distance-right:9pt;mso-wrap-distance-bottom:14.4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" fillcolor="#bcbcbc [2412]" strokecolor="#000c16 [484]" strokeweight="1pt">
                <w10:wrap type="square"/>
              </v:rect>
            </w:pict>
          </mc:Fallback>
        </mc:AlternateContent>
      </w:r>
      <w:r w:rsidR="0057467E">
        <w:t xml:space="preserve">[Table header bold] Table style </w:t>
      </w:r>
      <w:r w:rsidR="009C4E40">
        <w:t>[</w:t>
      </w:r>
      <w:r w:rsidR="0057467E">
        <w:t>UC ANR blue</w:t>
      </w:r>
      <w:r w:rsidR="009C4E40">
        <w:t>]</w:t>
      </w:r>
    </w:p>
    <w:tbl>
      <w:tblPr>
        <w:tblStyle w:val="UCANRblue"/>
        <w:tblW w:w="0" w:type="auto"/>
        <w:tblLook w:val="04A0" w:firstRow="1" w:lastRow="0" w:firstColumn="1" w:lastColumn="0" w:noHBand="0" w:noVBand="1"/>
      </w:tblPr>
      <w:tblGrid>
        <w:gridCol w:w="1435"/>
        <w:gridCol w:w="1030"/>
        <w:gridCol w:w="1167"/>
        <w:gridCol w:w="1167"/>
      </w:tblGrid>
      <w:tr w:rsidR="00AB47E4" w14:paraId="164810D5" w14:textId="77777777" w:rsidTr="00AB47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noWrap/>
          </w:tcPr>
          <w:p w14:paraId="54A65586" w14:textId="77777777" w:rsidR="0057467E" w:rsidRPr="00FD00CB" w:rsidRDefault="00AB47E4" w:rsidP="000C11BF">
            <w:pPr>
              <w:ind w:left="0"/>
            </w:pPr>
            <w:r>
              <w:t>Salesperson</w:t>
            </w:r>
          </w:p>
        </w:tc>
        <w:tc>
          <w:tcPr>
            <w:tcW w:w="1030" w:type="dxa"/>
            <w:noWrap/>
          </w:tcPr>
          <w:p w14:paraId="0C2BDB36" w14:textId="77777777" w:rsidR="0057467E" w:rsidRPr="00FD00CB" w:rsidRDefault="00AB47E4" w:rsidP="000C11BF">
            <w:pPr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Product</w:t>
            </w:r>
          </w:p>
        </w:tc>
        <w:tc>
          <w:tcPr>
            <w:tcW w:w="1167" w:type="dxa"/>
            <w:noWrap/>
          </w:tcPr>
          <w:p w14:paraId="09855ED1" w14:textId="77777777" w:rsidR="0057467E" w:rsidRPr="00FD00CB" w:rsidRDefault="00AB47E4" w:rsidP="000C11BF">
            <w:pPr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Price</w:t>
            </w:r>
          </w:p>
        </w:tc>
        <w:tc>
          <w:tcPr>
            <w:tcW w:w="1167" w:type="dxa"/>
            <w:noWrap/>
          </w:tcPr>
          <w:p w14:paraId="5C93343E" w14:textId="77777777" w:rsidR="0057467E" w:rsidRPr="00FD00CB" w:rsidRDefault="00AB47E4" w:rsidP="000C11BF">
            <w:pPr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Month</w:t>
            </w:r>
          </w:p>
        </w:tc>
      </w:tr>
      <w:tr w:rsidR="00AB47E4" w14:paraId="25898788" w14:textId="77777777" w:rsidTr="00AB47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noWrap/>
          </w:tcPr>
          <w:p w14:paraId="65BA7AD7" w14:textId="77777777" w:rsidR="0057467E" w:rsidRPr="00FD00CB" w:rsidRDefault="0057467E" w:rsidP="000C11BF"/>
        </w:tc>
        <w:tc>
          <w:tcPr>
            <w:tcW w:w="1030" w:type="dxa"/>
            <w:noWrap/>
          </w:tcPr>
          <w:p w14:paraId="3E07848A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7" w:type="dxa"/>
            <w:noWrap/>
          </w:tcPr>
          <w:p w14:paraId="41747454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7" w:type="dxa"/>
            <w:noWrap/>
          </w:tcPr>
          <w:p w14:paraId="2B9F9E52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B47E4" w14:paraId="200149AD" w14:textId="77777777" w:rsidTr="00AB47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  <w:noWrap/>
          </w:tcPr>
          <w:p w14:paraId="28213AC8" w14:textId="77777777" w:rsidR="0057467E" w:rsidRPr="00FD00CB" w:rsidRDefault="0057467E" w:rsidP="000C11BF"/>
        </w:tc>
        <w:tc>
          <w:tcPr>
            <w:tcW w:w="1030" w:type="dxa"/>
            <w:noWrap/>
          </w:tcPr>
          <w:p w14:paraId="1DD8E459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67" w:type="dxa"/>
            <w:noWrap/>
          </w:tcPr>
          <w:p w14:paraId="24BCEE12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67" w:type="dxa"/>
            <w:noWrap/>
          </w:tcPr>
          <w:p w14:paraId="7F05E3CE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6C7444A4" w14:textId="77777777" w:rsidR="0057467E" w:rsidRDefault="0057467E" w:rsidP="0057467E">
      <w:pPr>
        <w:pStyle w:val="Tablenote"/>
      </w:pPr>
      <w:r w:rsidRPr="0004348B">
        <w:t>[Table note] Table note</w:t>
      </w:r>
    </w:p>
    <w:p w14:paraId="437A3CC4" w14:textId="77777777" w:rsidR="0057467E" w:rsidRDefault="00142CCF" w:rsidP="0057467E">
      <w:pPr>
        <w:pStyle w:val="Tableheaderbold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9879D5" wp14:editId="4E4B0CB1">
                <wp:simplePos x="0" y="0"/>
                <wp:positionH relativeFrom="column">
                  <wp:posOffset>3346450</wp:posOffset>
                </wp:positionH>
                <wp:positionV relativeFrom="paragraph">
                  <wp:posOffset>795655</wp:posOffset>
                </wp:positionV>
                <wp:extent cx="3008630" cy="635"/>
                <wp:effectExtent l="0" t="0" r="1270" b="10160"/>
                <wp:wrapSquare wrapText="bothSides"/>
                <wp:docPr id="17292734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8630" cy="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1C8A6A6" w14:textId="77777777" w:rsidR="004B156A" w:rsidRPr="00746EA2" w:rsidRDefault="004B156A" w:rsidP="004B156A">
                            <w:pPr>
                              <w:pStyle w:val="Caption"/>
                              <w:spacing w:after="160"/>
                              <w:rPr>
                                <w:noProof/>
                              </w:rPr>
                            </w:pPr>
                            <w:r w:rsidRPr="00746EA2">
                              <w:t>[Caption]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9879D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3.5pt;margin-top:62.65pt;width:236.9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" filled="f" stroked="f">
                <v:textbox style="mso-fit-shape-to-text:t" inset="0,0,0,0">
                  <w:txbxContent>
                    <w:p w14:paraId="61C8A6A6" w14:textId="77777777" w:rsidR="004B156A" w:rsidRPr="00746EA2" w:rsidRDefault="004B156A" w:rsidP="004B156A">
                      <w:pPr>
                        <w:pStyle w:val="Caption"/>
                        <w:spacing w:after="160"/>
                        <w:rPr>
                          <w:noProof/>
                        </w:rPr>
                      </w:pPr>
                      <w:r w:rsidRPr="00746EA2">
                        <w:t>[Caption]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7467E">
        <w:t>Table header bold] Table style [UC ANR left column header gold]</w:t>
      </w:r>
      <w:r w:rsidR="00AB47E4">
        <w:t xml:space="preserve"> Harvest Time</w:t>
      </w:r>
    </w:p>
    <w:tbl>
      <w:tblPr>
        <w:tblStyle w:val="UCANRleftheadercolumngold"/>
        <w:tblW w:w="0" w:type="auto"/>
        <w:tblLook w:val="04A0" w:firstRow="1" w:lastRow="0" w:firstColumn="1" w:lastColumn="0" w:noHBand="0" w:noVBand="1"/>
      </w:tblPr>
      <w:tblGrid>
        <w:gridCol w:w="1435"/>
        <w:gridCol w:w="1040"/>
        <w:gridCol w:w="1162"/>
        <w:gridCol w:w="1162"/>
      </w:tblGrid>
      <w:tr w:rsidR="005337AC" w14:paraId="217EDDEB" w14:textId="77777777" w:rsidTr="00AB47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437A0857" w14:textId="77777777" w:rsidR="0057467E" w:rsidRPr="00FD00CB" w:rsidRDefault="0057467E" w:rsidP="000C11BF"/>
        </w:tc>
        <w:tc>
          <w:tcPr>
            <w:tcW w:w="1040" w:type="dxa"/>
          </w:tcPr>
          <w:p w14:paraId="3B9EC2FA" w14:textId="77777777" w:rsidR="0057467E" w:rsidRPr="00FD00CB" w:rsidRDefault="005337AC" w:rsidP="000C11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Apple</w:t>
            </w:r>
            <w:r w:rsidR="009C4E40">
              <w:t>s</w:t>
            </w:r>
          </w:p>
        </w:tc>
        <w:tc>
          <w:tcPr>
            <w:tcW w:w="1162" w:type="dxa"/>
          </w:tcPr>
          <w:p w14:paraId="54AAD4B3" w14:textId="77777777" w:rsidR="0057467E" w:rsidRPr="00FD00CB" w:rsidRDefault="005337AC" w:rsidP="000C11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Pear</w:t>
            </w:r>
            <w:r w:rsidR="009C4E40">
              <w:t>s</w:t>
            </w:r>
            <w:r>
              <w:t xml:space="preserve"> </w:t>
            </w:r>
          </w:p>
        </w:tc>
        <w:tc>
          <w:tcPr>
            <w:tcW w:w="1162" w:type="dxa"/>
          </w:tcPr>
          <w:p w14:paraId="38AEB5BD" w14:textId="77777777" w:rsidR="0057467E" w:rsidRPr="00FD00CB" w:rsidRDefault="009C4E40" w:rsidP="000C11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Oranges</w:t>
            </w:r>
          </w:p>
        </w:tc>
      </w:tr>
      <w:tr w:rsidR="005337AC" w14:paraId="303177F7" w14:textId="77777777" w:rsidTr="00AB47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1B143413" w14:textId="77777777" w:rsidR="0057467E" w:rsidRPr="00FD00CB" w:rsidRDefault="005337AC" w:rsidP="000C11BF">
            <w:r>
              <w:t>September</w:t>
            </w:r>
          </w:p>
        </w:tc>
        <w:tc>
          <w:tcPr>
            <w:tcW w:w="1040" w:type="dxa"/>
          </w:tcPr>
          <w:p w14:paraId="711E7D1D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2" w:type="dxa"/>
          </w:tcPr>
          <w:p w14:paraId="39B2B4ED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62" w:type="dxa"/>
          </w:tcPr>
          <w:p w14:paraId="17D3B773" w14:textId="77777777" w:rsidR="0057467E" w:rsidRPr="00FD00CB" w:rsidRDefault="0057467E" w:rsidP="000C11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37AC" w14:paraId="3F6AE30F" w14:textId="77777777" w:rsidTr="00AB47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5" w:type="dxa"/>
          </w:tcPr>
          <w:p w14:paraId="74D4199E" w14:textId="77777777" w:rsidR="0057467E" w:rsidRPr="00FD00CB" w:rsidRDefault="005337AC" w:rsidP="000C11BF">
            <w:r>
              <w:t>October</w:t>
            </w:r>
          </w:p>
        </w:tc>
        <w:tc>
          <w:tcPr>
            <w:tcW w:w="1040" w:type="dxa"/>
          </w:tcPr>
          <w:p w14:paraId="07E7A8E7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62" w:type="dxa"/>
          </w:tcPr>
          <w:p w14:paraId="5D476BF9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62" w:type="dxa"/>
          </w:tcPr>
          <w:p w14:paraId="1806294B" w14:textId="77777777" w:rsidR="0057467E" w:rsidRPr="00FD00CB" w:rsidRDefault="0057467E" w:rsidP="000C11B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029594DD" w14:textId="77777777" w:rsidR="0057467E" w:rsidRDefault="0057467E" w:rsidP="0057467E">
      <w:pPr>
        <w:pStyle w:val="Tablenote"/>
      </w:pPr>
    </w:p>
    <w:p w14:paraId="3F7C90AB" w14:textId="77777777" w:rsidR="00746EA2" w:rsidRDefault="00746EA2" w:rsidP="0057467E">
      <w:pPr>
        <w:pStyle w:val="Tableheaderbold"/>
      </w:pPr>
      <w:r>
        <w:t xml:space="preserve">Table </w:t>
      </w:r>
      <w:r w:rsidR="005337AC">
        <w:t>style [UC ANR l</w:t>
      </w:r>
      <w:r>
        <w:t xml:space="preserve">eft </w:t>
      </w:r>
      <w:r w:rsidR="009C4E40">
        <w:t>c</w:t>
      </w:r>
      <w:r>
        <w:t xml:space="preserve">olumn </w:t>
      </w:r>
      <w:r w:rsidR="005337AC">
        <w:t>h</w:t>
      </w:r>
      <w:r>
        <w:t xml:space="preserve">eader </w:t>
      </w:r>
      <w:r w:rsidR="0057467E">
        <w:t>blue</w:t>
      </w:r>
      <w:r w:rsidR="005337AC">
        <w:t>]</w:t>
      </w:r>
      <w:r w:rsidR="009C4E40">
        <w:t xml:space="preserve"> Garden Supplies</w:t>
      </w:r>
    </w:p>
    <w:tbl>
      <w:tblPr>
        <w:tblStyle w:val="UCANRleftheadercolumnblue"/>
        <w:tblW w:w="0" w:type="auto"/>
        <w:tblLook w:val="04A0" w:firstRow="1" w:lastRow="0" w:firstColumn="1" w:lastColumn="0" w:noHBand="0" w:noVBand="1"/>
      </w:tblPr>
      <w:tblGrid>
        <w:gridCol w:w="1199"/>
        <w:gridCol w:w="1200"/>
        <w:gridCol w:w="1200"/>
        <w:gridCol w:w="1200"/>
      </w:tblGrid>
      <w:tr w:rsidR="00746EA2" w14:paraId="28923725" w14:textId="77777777" w:rsidTr="004B15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9" w:type="dxa"/>
          </w:tcPr>
          <w:p w14:paraId="28C6B44F" w14:textId="77777777" w:rsidR="00746EA2" w:rsidRPr="004B156A" w:rsidRDefault="00746EA2" w:rsidP="004B156A"/>
        </w:tc>
        <w:tc>
          <w:tcPr>
            <w:tcW w:w="1200" w:type="dxa"/>
          </w:tcPr>
          <w:p w14:paraId="6A00106A" w14:textId="77777777" w:rsidR="00746EA2" w:rsidRPr="004B156A" w:rsidRDefault="009C4E40" w:rsidP="004B15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156A">
              <w:t>Low price</w:t>
            </w:r>
          </w:p>
        </w:tc>
        <w:tc>
          <w:tcPr>
            <w:tcW w:w="1200" w:type="dxa"/>
          </w:tcPr>
          <w:p w14:paraId="1F82AAEB" w14:textId="77777777" w:rsidR="00746EA2" w:rsidRPr="004B156A" w:rsidRDefault="009C4E40" w:rsidP="004B15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156A">
              <w:t>Average price</w:t>
            </w:r>
          </w:p>
        </w:tc>
        <w:tc>
          <w:tcPr>
            <w:tcW w:w="1200" w:type="dxa"/>
          </w:tcPr>
          <w:p w14:paraId="72E3CF3C" w14:textId="77777777" w:rsidR="00746EA2" w:rsidRPr="004B156A" w:rsidRDefault="009C4E40" w:rsidP="004B15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156A">
              <w:t>High price</w:t>
            </w:r>
          </w:p>
        </w:tc>
      </w:tr>
      <w:tr w:rsidR="00746EA2" w14:paraId="4E11A616" w14:textId="77777777" w:rsidTr="004B15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9" w:type="dxa"/>
          </w:tcPr>
          <w:p w14:paraId="0C5A5425" w14:textId="77777777" w:rsidR="00746EA2" w:rsidRPr="004B156A" w:rsidRDefault="009C4E40" w:rsidP="004B156A">
            <w:r w:rsidRPr="004B156A">
              <w:t>Crushed rock</w:t>
            </w:r>
          </w:p>
        </w:tc>
        <w:tc>
          <w:tcPr>
            <w:tcW w:w="1200" w:type="dxa"/>
          </w:tcPr>
          <w:p w14:paraId="005AD0C8" w14:textId="77777777" w:rsidR="00746EA2" w:rsidRPr="004B156A" w:rsidRDefault="00746EA2" w:rsidP="004B15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0" w:type="dxa"/>
          </w:tcPr>
          <w:p w14:paraId="37084B1E" w14:textId="77777777" w:rsidR="00746EA2" w:rsidRPr="004B156A" w:rsidRDefault="00746EA2" w:rsidP="004B15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00" w:type="dxa"/>
          </w:tcPr>
          <w:p w14:paraId="54369C29" w14:textId="77777777" w:rsidR="00746EA2" w:rsidRPr="004B156A" w:rsidRDefault="00746EA2" w:rsidP="004B15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46EA2" w14:paraId="5C1CE0DA" w14:textId="77777777" w:rsidTr="004B156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9" w:type="dxa"/>
          </w:tcPr>
          <w:p w14:paraId="161D87FD" w14:textId="77777777" w:rsidR="00746EA2" w:rsidRPr="004B156A" w:rsidRDefault="009C4E40" w:rsidP="004B156A">
            <w:r w:rsidRPr="004B156A">
              <w:t>Soil</w:t>
            </w:r>
          </w:p>
        </w:tc>
        <w:tc>
          <w:tcPr>
            <w:tcW w:w="1200" w:type="dxa"/>
          </w:tcPr>
          <w:p w14:paraId="05F6C144" w14:textId="77777777" w:rsidR="00746EA2" w:rsidRPr="004B156A" w:rsidRDefault="00746EA2" w:rsidP="004B15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0" w:type="dxa"/>
          </w:tcPr>
          <w:p w14:paraId="666104B3" w14:textId="77777777" w:rsidR="00746EA2" w:rsidRPr="004B156A" w:rsidRDefault="00746EA2" w:rsidP="004B15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00" w:type="dxa"/>
          </w:tcPr>
          <w:p w14:paraId="32FE2D4E" w14:textId="77777777" w:rsidR="00746EA2" w:rsidRPr="004B156A" w:rsidRDefault="00746EA2" w:rsidP="004B15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5AEAEB07" w14:textId="77777777" w:rsidR="00746EA2" w:rsidRDefault="00746EA2" w:rsidP="00713238">
      <w:pPr>
        <w:pStyle w:val="P1"/>
      </w:pPr>
    </w:p>
    <w:p w14:paraId="01475199" w14:textId="77777777" w:rsidR="00AB47E4" w:rsidRPr="00AB47E4" w:rsidRDefault="005337AC" w:rsidP="00AB47E4">
      <w:pPr>
        <w:pStyle w:val="P1"/>
      </w:pPr>
      <w:r>
        <w:t xml:space="preserve">Use one of these 4 table styles in your document. Remember to select the table header setting you will be using. Find the table header settings under the Table Design tab. Select “Header row” for a single top header or “Header row” and “First column” </w:t>
      </w:r>
      <w:r>
        <w:t xml:space="preserve">when </w:t>
      </w:r>
      <w:r w:rsidRPr="00AB47E4">
        <w:t xml:space="preserve">you have a header row that relates to the first column. </w:t>
      </w:r>
    </w:p>
    <w:p w14:paraId="28121D32" w14:textId="77777777" w:rsidR="00EE4435" w:rsidRDefault="00AB47E4" w:rsidP="004B156A">
      <w:pPr>
        <w:pStyle w:val="P1"/>
        <w:spacing w:line="264" w:lineRule="auto"/>
      </w:pPr>
      <w:r w:rsidRPr="00AB47E4">
        <w:t>To create and accessible pdf document, only use tables</w:t>
      </w:r>
      <w:r>
        <w:t xml:space="preserve"> for tabular data. Using tables for layout purposes will not yield an accessible document that is tagged correctly and can be read on a screen reader.</w:t>
      </w:r>
    </w:p>
    <w:p w14:paraId="59F6CCFF" w14:textId="77777777" w:rsidR="00142CCF" w:rsidRPr="00EE4435" w:rsidRDefault="00142CCF" w:rsidP="00142CCF">
      <w:pPr>
        <w:pStyle w:val="Heading2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A8ECA9" wp14:editId="14864520">
                <wp:simplePos x="0" y="0"/>
                <wp:positionH relativeFrom="column">
                  <wp:posOffset>249555</wp:posOffset>
                </wp:positionH>
                <wp:positionV relativeFrom="paragraph">
                  <wp:posOffset>986790</wp:posOffset>
                </wp:positionV>
                <wp:extent cx="2313305" cy="1034415"/>
                <wp:effectExtent l="0" t="0" r="10795" b="6985"/>
                <wp:wrapNone/>
                <wp:docPr id="24305653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305" cy="1034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9D1585" w14:textId="77777777" w:rsidR="004B156A" w:rsidRDefault="004B156A" w:rsidP="004B156A">
                            <w:r>
                              <w:t>Placeholder for photo or graphic. Remember to add alt text and anchor to the paragraph before 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8ECA9" id="Text Box 8" o:spid="_x0000_s1027" type="#_x0000_t202" style="position:absolute;margin-left:19.65pt;margin-top:77.7pt;width:182.15pt;height:81.4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" fillcolor="#fcfcfc [3201]" strokeweight=".5pt">
                <v:textbox>
                  <w:txbxContent>
                    <w:p w14:paraId="589D1585" w14:textId="77777777" w:rsidR="004B156A" w:rsidRDefault="004B156A" w:rsidP="004B156A">
                      <w:r>
                        <w:t>Placeholder for photo or graphic. Remember to add alt text and anchor to the paragraph before it.</w:t>
                      </w:r>
                    </w:p>
                  </w:txbxContent>
                </v:textbox>
              </v:shape>
            </w:pict>
          </mc:Fallback>
        </mc:AlternateContent>
      </w:r>
      <w:r>
        <w:t>Photos and graphics</w:t>
      </w:r>
    </w:p>
    <w:sectPr w:rsidR="00142CCF" w:rsidRPr="00EE4435" w:rsidSect="00D30D0C">
      <w:type w:val="continuous"/>
      <w:pgSz w:w="12240" w:h="15840"/>
      <w:pgMar w:top="1728" w:right="1008" w:bottom="1008" w:left="1152" w:header="576" w:footer="360" w:gutter="0"/>
      <w:cols w:num="2" w:space="46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F9DCD" w14:textId="77777777" w:rsidR="005441AA" w:rsidRDefault="005441AA" w:rsidP="007F017D">
      <w:pPr>
        <w:spacing w:line="240" w:lineRule="auto"/>
      </w:pPr>
      <w:r>
        <w:separator/>
      </w:r>
    </w:p>
  </w:endnote>
  <w:endnote w:type="continuationSeparator" w:id="0">
    <w:p w14:paraId="7831C4B8" w14:textId="77777777" w:rsidR="005441AA" w:rsidRDefault="005441AA" w:rsidP="007F01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8000008B" w:usb1="100060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81757807"/>
      <w:docPartObj>
        <w:docPartGallery w:val="Page Numbers (Bottom of Page)"/>
        <w:docPartUnique/>
      </w:docPartObj>
    </w:sdtPr>
    <w:sdtContent>
      <w:p w14:paraId="457600A5" w14:textId="77777777" w:rsidR="00E2158A" w:rsidRDefault="00000000" w:rsidP="00DD5A7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B03847E" w14:textId="77777777" w:rsidR="00E2158A" w:rsidRDefault="00E215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9259760"/>
      <w:docPartObj>
        <w:docPartGallery w:val="Page Numbers (Bottom of Page)"/>
        <w:docPartUnique/>
      </w:docPartObj>
    </w:sdtPr>
    <w:sdtEndPr>
      <w:rPr>
        <w:rStyle w:val="PageNumber"/>
        <w:color w:val="000000" w:themeColor="text1"/>
      </w:rPr>
    </w:sdtEndPr>
    <w:sdtContent>
      <w:p w14:paraId="39D9DB36" w14:textId="77777777" w:rsidR="00E2158A" w:rsidRPr="000A1E45" w:rsidRDefault="00000000" w:rsidP="00DD5A7D">
        <w:pPr>
          <w:pStyle w:val="Footer"/>
          <w:framePr w:wrap="none" w:vAnchor="text" w:hAnchor="margin" w:xAlign="center" w:y="1"/>
          <w:rPr>
            <w:rStyle w:val="PageNumber"/>
            <w:color w:val="000000" w:themeColor="text1"/>
          </w:rPr>
        </w:pPr>
        <w:r w:rsidRPr="000A1E45">
          <w:rPr>
            <w:rStyle w:val="PageNumber"/>
            <w:color w:val="000000" w:themeColor="text1"/>
          </w:rPr>
          <w:fldChar w:fldCharType="begin"/>
        </w:r>
        <w:r w:rsidRPr="000A1E45">
          <w:rPr>
            <w:rStyle w:val="PageNumber"/>
            <w:color w:val="000000" w:themeColor="text1"/>
          </w:rPr>
          <w:instrText xml:space="preserve"> PAGE </w:instrText>
        </w:r>
        <w:r w:rsidRPr="000A1E45">
          <w:rPr>
            <w:rStyle w:val="PageNumber"/>
            <w:color w:val="000000" w:themeColor="text1"/>
          </w:rPr>
          <w:fldChar w:fldCharType="separate"/>
        </w:r>
        <w:r w:rsidRPr="000A1E45">
          <w:rPr>
            <w:rStyle w:val="PageNumber"/>
            <w:noProof/>
            <w:color w:val="000000" w:themeColor="text1"/>
          </w:rPr>
          <w:t>2</w:t>
        </w:r>
        <w:r w:rsidRPr="000A1E45">
          <w:rPr>
            <w:rStyle w:val="PageNumber"/>
            <w:color w:val="000000" w:themeColor="text1"/>
          </w:rPr>
          <w:fldChar w:fldCharType="end"/>
        </w:r>
      </w:p>
    </w:sdtContent>
  </w:sdt>
  <w:p w14:paraId="75BB7524" w14:textId="77777777" w:rsidR="00E2158A" w:rsidRDefault="00E215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55452" w14:textId="77777777" w:rsidR="00E2158A" w:rsidRPr="00833442" w:rsidRDefault="00000000" w:rsidP="00833442">
    <w:pPr>
      <w:pStyle w:val="Footer"/>
    </w:pPr>
    <w:r w:rsidRPr="00C031C6">
      <w:t>Footer text goes here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F5294" w14:textId="77777777" w:rsidR="005441AA" w:rsidRDefault="005441AA" w:rsidP="007F017D">
      <w:pPr>
        <w:spacing w:line="240" w:lineRule="auto"/>
      </w:pPr>
      <w:r>
        <w:separator/>
      </w:r>
    </w:p>
  </w:footnote>
  <w:footnote w:type="continuationSeparator" w:id="0">
    <w:p w14:paraId="568F5635" w14:textId="77777777" w:rsidR="005441AA" w:rsidRDefault="005441AA" w:rsidP="007F01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D407B" w14:textId="77777777" w:rsidR="00E2158A" w:rsidRDefault="00D30D0C" w:rsidP="00D30D0C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5F57FA" wp14:editId="51D74BEE">
              <wp:simplePos x="0" y="0"/>
              <wp:positionH relativeFrom="column">
                <wp:posOffset>-551815</wp:posOffset>
              </wp:positionH>
              <wp:positionV relativeFrom="paragraph">
                <wp:posOffset>-109220</wp:posOffset>
              </wp:positionV>
              <wp:extent cx="3570605" cy="26860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70605" cy="268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3056FB3" w14:textId="77777777" w:rsidR="00E2158A" w:rsidRPr="009B264D" w:rsidRDefault="00000000" w:rsidP="00833442">
                          <w:pPr>
                            <w:rPr>
                              <w:b/>
                              <w:bCs/>
                              <w:color w:val="003D6C" w:themeColor="text2"/>
                              <w:sz w:val="22"/>
                              <w:szCs w:val="22"/>
                            </w:rPr>
                          </w:pPr>
                          <w:r w:rsidRPr="009B264D">
                            <w:rPr>
                              <w:b/>
                              <w:bCs/>
                              <w:color w:val="003D6C" w:themeColor="text2"/>
                              <w:sz w:val="22"/>
                              <w:szCs w:val="22"/>
                            </w:rPr>
                            <w:t>Title of the Article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5F57F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-43.45pt;margin-top:-8.6pt;width:281.15pt;height:21.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" filled="f" stroked="f" strokeweight=".5pt">
              <v:textbox>
                <w:txbxContent>
                  <w:p w14:paraId="03056FB3" w14:textId="77777777" w:rsidR="00E2158A" w:rsidRPr="009B264D" w:rsidRDefault="00000000" w:rsidP="00833442">
                    <w:pPr>
                      <w:rPr>
                        <w:b/>
                        <w:bCs/>
                        <w:color w:val="003D6C" w:themeColor="text2"/>
                        <w:sz w:val="22"/>
                        <w:szCs w:val="22"/>
                      </w:rPr>
                    </w:pPr>
                    <w:r w:rsidRPr="009B264D">
                      <w:rPr>
                        <w:b/>
                        <w:bCs/>
                        <w:color w:val="003D6C" w:themeColor="text2"/>
                        <w:sz w:val="22"/>
                        <w:szCs w:val="22"/>
                      </w:rPr>
                      <w:t>Title of the Article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C0BE70" wp14:editId="77E79334">
              <wp:simplePos x="0" y="0"/>
              <wp:positionH relativeFrom="column">
                <wp:posOffset>3169530</wp:posOffset>
              </wp:positionH>
              <wp:positionV relativeFrom="paragraph">
                <wp:posOffset>-105298</wp:posOffset>
              </wp:positionV>
              <wp:extent cx="3570605" cy="268605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70605" cy="268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97D1CB4" w14:textId="77777777" w:rsidR="00E2158A" w:rsidRPr="009B264D" w:rsidRDefault="00347A9E" w:rsidP="00347A9E">
                          <w:pPr>
                            <w:jc w:val="right"/>
                            <w:rPr>
                              <w:b/>
                              <w:bCs/>
                              <w:color w:val="003D6C" w:themeColor="text2"/>
                              <w:sz w:val="22"/>
                              <w:szCs w:val="22"/>
                            </w:rPr>
                          </w:pPr>
                          <w:r w:rsidRPr="009B264D">
                            <w:rPr>
                              <w:b/>
                              <w:bCs/>
                              <w:color w:val="003D6C" w:themeColor="text2"/>
                              <w:sz w:val="22"/>
                              <w:szCs w:val="22"/>
                            </w:rPr>
                            <w:t>UC ANR sub brand group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C0BE70" id="Text Box 9" o:spid="_x0000_s1029" type="#_x0000_t202" style="position:absolute;margin-left:249.55pt;margin-top:-8.3pt;width:281.15pt;height:21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" filled="f" stroked="f" strokeweight=".5pt">
              <v:textbox>
                <w:txbxContent>
                  <w:p w14:paraId="097D1CB4" w14:textId="77777777" w:rsidR="00E2158A" w:rsidRPr="009B264D" w:rsidRDefault="00347A9E" w:rsidP="00347A9E">
                    <w:pPr>
                      <w:jc w:val="right"/>
                      <w:rPr>
                        <w:b/>
                        <w:bCs/>
                        <w:color w:val="003D6C" w:themeColor="text2"/>
                        <w:sz w:val="22"/>
                        <w:szCs w:val="22"/>
                      </w:rPr>
                    </w:pPr>
                    <w:r w:rsidRPr="009B264D">
                      <w:rPr>
                        <w:b/>
                        <w:bCs/>
                        <w:color w:val="003D6C" w:themeColor="text2"/>
                        <w:sz w:val="22"/>
                        <w:szCs w:val="22"/>
                      </w:rPr>
                      <w:t>UC ANR sub brand group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9EDC49" wp14:editId="7FF834F9">
              <wp:simplePos x="0" y="0"/>
              <wp:positionH relativeFrom="page">
                <wp:posOffset>169957</wp:posOffset>
              </wp:positionH>
              <wp:positionV relativeFrom="paragraph">
                <wp:posOffset>-158443</wp:posOffset>
              </wp:positionV>
              <wp:extent cx="7465406" cy="356235"/>
              <wp:effectExtent l="0" t="0" r="254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65406" cy="356235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044BC3" id="Rectangle 6" o:spid="_x0000_s1026" style="position:absolute;margin-left:13.4pt;margin-top:-12.5pt;width:587.85pt;height: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" fillcolor="#f7d37c [1942]" stroked="f" strokeweight="1.5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720F4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91F4B46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1"/>
    <w:multiLevelType w:val="singleLevel"/>
    <w:tmpl w:val="8926011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146900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E8AB68"/>
    <w:lvl w:ilvl="0">
      <w:start w:val="1"/>
      <w:numFmt w:val="bullet"/>
      <w:pStyle w:val="ListBullet2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28E81D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670873A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04D33535"/>
    <w:multiLevelType w:val="multilevel"/>
    <w:tmpl w:val="F85C7F7C"/>
    <w:lvl w:ilvl="0">
      <w:start w:val="1"/>
      <w:numFmt w:val="bullet"/>
      <w:lvlText w:val="¡"/>
      <w:lvlJc w:val="left"/>
      <w:pPr>
        <w:ind w:left="288" w:hanging="288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®"/>
      <w:lvlJc w:val="left"/>
      <w:pPr>
        <w:tabs>
          <w:tab w:val="num" w:pos="360"/>
        </w:tabs>
        <w:ind w:left="288" w:firstLine="72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tabs>
          <w:tab w:val="num" w:pos="720"/>
        </w:tabs>
        <w:ind w:left="288" w:firstLine="432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"/>
      <w:lvlJc w:val="left"/>
      <w:pPr>
        <w:tabs>
          <w:tab w:val="num" w:pos="1080"/>
        </w:tabs>
        <w:ind w:left="2880" w:hanging="180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CE71F57"/>
    <w:multiLevelType w:val="multilevel"/>
    <w:tmpl w:val="434AC254"/>
    <w:lvl w:ilvl="0">
      <w:start w:val="1"/>
      <w:numFmt w:val="decimal"/>
      <w:isLgl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32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9" w15:restartNumberingAfterBreak="0">
    <w:nsid w:val="0D6D4D7F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0D726E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45D611E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7E54F80"/>
    <w:multiLevelType w:val="multilevel"/>
    <w:tmpl w:val="771014AA"/>
    <w:lvl w:ilvl="0">
      <w:start w:val="1"/>
      <w:numFmt w:val="bullet"/>
      <w:lvlText w:val="¡"/>
      <w:lvlJc w:val="left"/>
      <w:pPr>
        <w:ind w:left="0" w:firstLine="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®"/>
      <w:lvlJc w:val="left"/>
      <w:pPr>
        <w:ind w:left="360" w:firstLine="144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720" w:firstLine="360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"/>
      <w:lvlJc w:val="left"/>
      <w:pPr>
        <w:ind w:left="1512" w:firstLine="144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54A46A0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0C717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2205BA4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88529ED"/>
    <w:multiLevelType w:val="multilevel"/>
    <w:tmpl w:val="04625CFC"/>
    <w:lvl w:ilvl="0">
      <w:start w:val="1"/>
      <w:numFmt w:val="bullet"/>
      <w:lvlText w:val="¡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®"/>
      <w:lvlJc w:val="left"/>
      <w:pPr>
        <w:ind w:left="1440" w:hanging="360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ind w:left="2160" w:hanging="180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C5F3F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526E84"/>
    <w:multiLevelType w:val="multilevel"/>
    <w:tmpl w:val="434AC254"/>
    <w:lvl w:ilvl="0">
      <w:start w:val="1"/>
      <w:numFmt w:val="decimal"/>
      <w:isLgl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B210149"/>
    <w:multiLevelType w:val="multilevel"/>
    <w:tmpl w:val="7A5698E0"/>
    <w:lvl w:ilvl="0">
      <w:start w:val="1"/>
      <w:numFmt w:val="bullet"/>
      <w:pStyle w:val="listbulletmultillevel"/>
      <w:lvlText w:val="¿"/>
      <w:lvlJc w:val="left"/>
      <w:pPr>
        <w:ind w:left="360" w:hanging="360"/>
      </w:pPr>
      <w:rPr>
        <w:rFonts w:ascii="Wingdings 2" w:hAnsi="Wingdings 2" w:hint="default"/>
        <w:color w:val="auto"/>
        <w:sz w:val="20"/>
      </w:rPr>
    </w:lvl>
    <w:lvl w:ilvl="1">
      <w:start w:val="1"/>
      <w:numFmt w:val="bullet"/>
      <w:lvlText w:val="¡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ind w:left="1080" w:hanging="360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¬"/>
      <w:lvlJc w:val="left"/>
      <w:pPr>
        <w:ind w:left="1440" w:hanging="360"/>
      </w:pPr>
      <w:rPr>
        <w:rFonts w:ascii="Wingdings 2" w:hAnsi="Wingdings 2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DED417F"/>
    <w:multiLevelType w:val="multilevel"/>
    <w:tmpl w:val="04625CFC"/>
    <w:lvl w:ilvl="0">
      <w:start w:val="1"/>
      <w:numFmt w:val="bullet"/>
      <w:lvlText w:val="¡"/>
      <w:lvlJc w:val="left"/>
      <w:pPr>
        <w:ind w:left="720" w:hanging="36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®"/>
      <w:lvlJc w:val="left"/>
      <w:pPr>
        <w:ind w:left="1440" w:hanging="360"/>
      </w:pPr>
      <w:rPr>
        <w:rFonts w:ascii="Wingdings 2" w:hAnsi="Wingdings 2" w:hint="default"/>
        <w:color w:val="auto"/>
      </w:rPr>
    </w:lvl>
    <w:lvl w:ilvl="2">
      <w:start w:val="1"/>
      <w:numFmt w:val="bullet"/>
      <w:lvlText w:val="–"/>
      <w:lvlJc w:val="left"/>
      <w:pPr>
        <w:ind w:left="2160" w:hanging="180"/>
      </w:pPr>
      <w:rPr>
        <w:rFonts w:ascii="Wingdings 2" w:hAnsi="Wingdings 2" w:hint="default"/>
        <w:color w:val="auto"/>
      </w:rPr>
    </w:lvl>
    <w:lvl w:ilvl="3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571231216">
    <w:abstractNumId w:val="6"/>
  </w:num>
  <w:num w:numId="2" w16cid:durableId="650213535">
    <w:abstractNumId w:val="4"/>
  </w:num>
  <w:num w:numId="3" w16cid:durableId="381516330">
    <w:abstractNumId w:val="3"/>
  </w:num>
  <w:num w:numId="4" w16cid:durableId="16464163">
    <w:abstractNumId w:val="5"/>
  </w:num>
  <w:num w:numId="5" w16cid:durableId="2009667913">
    <w:abstractNumId w:val="1"/>
  </w:num>
  <w:num w:numId="6" w16cid:durableId="1391071597">
    <w:abstractNumId w:val="0"/>
  </w:num>
  <w:num w:numId="7" w16cid:durableId="1073619354">
    <w:abstractNumId w:val="14"/>
  </w:num>
  <w:num w:numId="8" w16cid:durableId="586305912">
    <w:abstractNumId w:val="13"/>
  </w:num>
  <w:num w:numId="9" w16cid:durableId="2066247484">
    <w:abstractNumId w:val="10"/>
  </w:num>
  <w:num w:numId="10" w16cid:durableId="187649458">
    <w:abstractNumId w:val="18"/>
  </w:num>
  <w:num w:numId="11" w16cid:durableId="966622012">
    <w:abstractNumId w:val="8"/>
  </w:num>
  <w:num w:numId="12" w16cid:durableId="63190603">
    <w:abstractNumId w:val="9"/>
  </w:num>
  <w:num w:numId="13" w16cid:durableId="142477917">
    <w:abstractNumId w:val="15"/>
  </w:num>
  <w:num w:numId="14" w16cid:durableId="1676152042">
    <w:abstractNumId w:val="11"/>
  </w:num>
  <w:num w:numId="15" w16cid:durableId="2092458031">
    <w:abstractNumId w:val="2"/>
  </w:num>
  <w:num w:numId="16" w16cid:durableId="1140800941">
    <w:abstractNumId w:val="16"/>
  </w:num>
  <w:num w:numId="17" w16cid:durableId="2059550998">
    <w:abstractNumId w:val="12"/>
  </w:num>
  <w:num w:numId="18" w16cid:durableId="990645481">
    <w:abstractNumId w:val="7"/>
  </w:num>
  <w:num w:numId="19" w16cid:durableId="1649558155">
    <w:abstractNumId w:val="20"/>
  </w:num>
  <w:num w:numId="20" w16cid:durableId="784927396">
    <w:abstractNumId w:val="17"/>
  </w:num>
  <w:num w:numId="21" w16cid:durableId="1872378823">
    <w:abstractNumId w:val="19"/>
  </w:num>
  <w:num w:numId="22" w16cid:durableId="2141879493">
    <w:abstractNumId w:val="5"/>
  </w:num>
  <w:num w:numId="23" w16cid:durableId="2144812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ctiveWritingStyle w:appName="MSWord" w:lang="en-US" w:vendorID="64" w:dllVersion="0" w:nlCheck="1" w:checkStyle="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764"/>
    <w:rsid w:val="00025515"/>
    <w:rsid w:val="00036948"/>
    <w:rsid w:val="0004348B"/>
    <w:rsid w:val="00055DA8"/>
    <w:rsid w:val="000632F7"/>
    <w:rsid w:val="00080EB0"/>
    <w:rsid w:val="000A1E45"/>
    <w:rsid w:val="000A2933"/>
    <w:rsid w:val="000B016C"/>
    <w:rsid w:val="00103764"/>
    <w:rsid w:val="001425FE"/>
    <w:rsid w:val="00142CCF"/>
    <w:rsid w:val="00166C24"/>
    <w:rsid w:val="001906DD"/>
    <w:rsid w:val="001F7B17"/>
    <w:rsid w:val="0020698F"/>
    <w:rsid w:val="00226045"/>
    <w:rsid w:val="00237F72"/>
    <w:rsid w:val="00252806"/>
    <w:rsid w:val="00273F07"/>
    <w:rsid w:val="0030440B"/>
    <w:rsid w:val="00347A9E"/>
    <w:rsid w:val="0037001B"/>
    <w:rsid w:val="00382C2B"/>
    <w:rsid w:val="003F2E56"/>
    <w:rsid w:val="004167C8"/>
    <w:rsid w:val="004208C2"/>
    <w:rsid w:val="00423DBE"/>
    <w:rsid w:val="00450AFC"/>
    <w:rsid w:val="00463C61"/>
    <w:rsid w:val="00467CEE"/>
    <w:rsid w:val="0049371E"/>
    <w:rsid w:val="004B156A"/>
    <w:rsid w:val="005337AC"/>
    <w:rsid w:val="005441AA"/>
    <w:rsid w:val="0054447A"/>
    <w:rsid w:val="0057467E"/>
    <w:rsid w:val="00580397"/>
    <w:rsid w:val="00582E07"/>
    <w:rsid w:val="00584E75"/>
    <w:rsid w:val="005E0D80"/>
    <w:rsid w:val="005E21DE"/>
    <w:rsid w:val="005E43F2"/>
    <w:rsid w:val="005F241F"/>
    <w:rsid w:val="0061450B"/>
    <w:rsid w:val="00644451"/>
    <w:rsid w:val="00684891"/>
    <w:rsid w:val="006B7AEA"/>
    <w:rsid w:val="006B7EE5"/>
    <w:rsid w:val="00711F53"/>
    <w:rsid w:val="00713238"/>
    <w:rsid w:val="007277D0"/>
    <w:rsid w:val="007412AC"/>
    <w:rsid w:val="00746EA2"/>
    <w:rsid w:val="007603D5"/>
    <w:rsid w:val="00766EAA"/>
    <w:rsid w:val="007708BD"/>
    <w:rsid w:val="00770AA8"/>
    <w:rsid w:val="007831B1"/>
    <w:rsid w:val="0079656A"/>
    <w:rsid w:val="007C1D31"/>
    <w:rsid w:val="007F017D"/>
    <w:rsid w:val="00807B75"/>
    <w:rsid w:val="0082456A"/>
    <w:rsid w:val="00864100"/>
    <w:rsid w:val="008B7124"/>
    <w:rsid w:val="008F0DAD"/>
    <w:rsid w:val="00905924"/>
    <w:rsid w:val="00963C4A"/>
    <w:rsid w:val="009B19B6"/>
    <w:rsid w:val="009B264D"/>
    <w:rsid w:val="009C4E40"/>
    <w:rsid w:val="00AB47E4"/>
    <w:rsid w:val="00AC2B3A"/>
    <w:rsid w:val="00AD5F4A"/>
    <w:rsid w:val="00B12513"/>
    <w:rsid w:val="00B21CC8"/>
    <w:rsid w:val="00BE0773"/>
    <w:rsid w:val="00BE4D75"/>
    <w:rsid w:val="00BF3692"/>
    <w:rsid w:val="00C25F04"/>
    <w:rsid w:val="00C712D9"/>
    <w:rsid w:val="00C736CA"/>
    <w:rsid w:val="00C75B8B"/>
    <w:rsid w:val="00CB0C34"/>
    <w:rsid w:val="00CB3DEA"/>
    <w:rsid w:val="00CD064C"/>
    <w:rsid w:val="00CE42E5"/>
    <w:rsid w:val="00D30D0C"/>
    <w:rsid w:val="00D807B1"/>
    <w:rsid w:val="00E00049"/>
    <w:rsid w:val="00E2158A"/>
    <w:rsid w:val="00E34CD4"/>
    <w:rsid w:val="00E417A7"/>
    <w:rsid w:val="00E42B17"/>
    <w:rsid w:val="00E64D4E"/>
    <w:rsid w:val="00E75B8C"/>
    <w:rsid w:val="00EC661E"/>
    <w:rsid w:val="00EE4435"/>
    <w:rsid w:val="00EE6CEA"/>
    <w:rsid w:val="00F84E84"/>
    <w:rsid w:val="00F922F9"/>
    <w:rsid w:val="00FC0E92"/>
    <w:rsid w:val="00FC71C8"/>
    <w:rsid w:val="00FD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BC3B19"/>
  <w15:chartTrackingRefBased/>
  <w15:docId w15:val="{85BB8496-BC0F-824C-AB36-2DD52E5E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17D"/>
    <w:pPr>
      <w:spacing w:after="0" w:line="288" w:lineRule="auto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30D0C"/>
    <w:pPr>
      <w:keepNext/>
      <w:keepLines/>
      <w:snapToGrid w:val="0"/>
      <w:spacing w:after="40" w:line="240" w:lineRule="auto"/>
      <w:outlineLvl w:val="0"/>
    </w:pPr>
    <w:rPr>
      <w:rFonts w:eastAsiaTheme="majorEastAsia" w:cstheme="majorBidi"/>
      <w:b/>
      <w:color w:val="000000" w:themeColor="text1"/>
      <w:sz w:val="46"/>
      <w:szCs w:val="46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B156A"/>
    <w:pPr>
      <w:keepNext/>
      <w:keepLines/>
      <w:spacing w:before="200" w:after="80" w:line="264" w:lineRule="auto"/>
      <w:outlineLvl w:val="1"/>
    </w:pPr>
    <w:rPr>
      <w:rFonts w:eastAsiaTheme="majorEastAsia" w:cstheme="majorBidi"/>
      <w:b/>
      <w:color w:val="005496" w:themeColor="accent1"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B156A"/>
    <w:pPr>
      <w:keepNext/>
      <w:keepLines/>
      <w:spacing w:before="120"/>
      <w:outlineLvl w:val="2"/>
    </w:pPr>
    <w:rPr>
      <w:rFonts w:eastAsiaTheme="majorEastAsia" w:cs="Times New Roman (Headings CS)"/>
      <w:b/>
      <w:color w:val="000000" w:themeColor="text1"/>
      <w:sz w:val="26"/>
      <w:szCs w:val="28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9B264D"/>
    <w:pPr>
      <w:keepNext/>
      <w:keepLines/>
      <w:spacing w:before="120" w:after="20"/>
      <w:outlineLvl w:val="3"/>
    </w:pPr>
    <w:rPr>
      <w:rFonts w:eastAsiaTheme="majorEastAsia" w:cstheme="majorBidi"/>
      <w:b/>
      <w:bCs/>
      <w:i/>
      <w:iCs/>
      <w:color w:val="595959" w:themeColor="text1" w:themeTint="A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63C4A"/>
    <w:pPr>
      <w:keepNext/>
      <w:keepLines/>
      <w:spacing w:before="80" w:after="40"/>
      <w:outlineLvl w:val="4"/>
    </w:pPr>
    <w:rPr>
      <w:rFonts w:eastAsiaTheme="majorEastAsia" w:cstheme="majorBidi"/>
      <w:color w:val="003E7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63C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C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C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C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0D0C"/>
    <w:rPr>
      <w:rFonts w:ascii="Arial" w:eastAsiaTheme="majorEastAsia" w:hAnsi="Arial" w:cstheme="majorBidi"/>
      <w:b/>
      <w:color w:val="000000" w:themeColor="text1"/>
      <w:kern w:val="0"/>
      <w:sz w:val="46"/>
      <w:szCs w:val="4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B156A"/>
    <w:rPr>
      <w:rFonts w:ascii="Arial" w:eastAsiaTheme="majorEastAsia" w:hAnsi="Arial" w:cstheme="majorBidi"/>
      <w:b/>
      <w:color w:val="005496" w:themeColor="accent1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4B156A"/>
    <w:rPr>
      <w:rFonts w:ascii="Arial" w:eastAsiaTheme="majorEastAsia" w:hAnsi="Arial" w:cs="Times New Roman (Headings CS)"/>
      <w:b/>
      <w:color w:val="000000" w:themeColor="text1"/>
      <w:kern w:val="0"/>
      <w:sz w:val="26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9B264D"/>
    <w:rPr>
      <w:rFonts w:ascii="Arial" w:eastAsiaTheme="majorEastAsia" w:hAnsi="Arial" w:cstheme="majorBidi"/>
      <w:b/>
      <w:bCs/>
      <w:i/>
      <w:iCs/>
      <w:color w:val="595959" w:themeColor="text1" w:themeTint="A6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963C4A"/>
    <w:rPr>
      <w:rFonts w:eastAsiaTheme="majorEastAsia" w:cstheme="majorBidi"/>
      <w:color w:val="003E7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963C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C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C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C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3C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3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aption">
    <w:name w:val="caption"/>
    <w:basedOn w:val="Normal"/>
    <w:next w:val="Normal"/>
    <w:uiPriority w:val="35"/>
    <w:unhideWhenUsed/>
    <w:qFormat/>
    <w:rsid w:val="00E34CD4"/>
    <w:rPr>
      <w:b/>
      <w:bCs/>
      <w:sz w:val="22"/>
      <w:szCs w:val="22"/>
    </w:rPr>
  </w:style>
  <w:style w:type="paragraph" w:customStyle="1" w:styleId="P14above">
    <w:name w:val="P1 +4 above"/>
    <w:basedOn w:val="P1"/>
    <w:qFormat/>
    <w:rsid w:val="00F922F9"/>
    <w:pPr>
      <w:spacing w:before="80"/>
    </w:pPr>
  </w:style>
  <w:style w:type="paragraph" w:styleId="Quote">
    <w:name w:val="Quote"/>
    <w:basedOn w:val="Normal"/>
    <w:next w:val="Normal"/>
    <w:link w:val="QuoteChar"/>
    <w:uiPriority w:val="29"/>
    <w:qFormat/>
    <w:rsid w:val="00963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3C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3C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3C4A"/>
    <w:rPr>
      <w:i/>
      <w:iCs/>
      <w:color w:val="003E7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C4A"/>
    <w:pPr>
      <w:pBdr>
        <w:top w:val="single" w:sz="4" w:space="10" w:color="003E70" w:themeColor="accent1" w:themeShade="BF"/>
        <w:bottom w:val="single" w:sz="4" w:space="10" w:color="003E70" w:themeColor="accent1" w:themeShade="BF"/>
      </w:pBdr>
      <w:spacing w:before="360" w:after="360"/>
      <w:ind w:left="864" w:right="864"/>
      <w:jc w:val="center"/>
    </w:pPr>
    <w:rPr>
      <w:i/>
      <w:iCs/>
      <w:color w:val="003E7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C4A"/>
    <w:rPr>
      <w:i/>
      <w:iCs/>
      <w:color w:val="003E7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348B"/>
    <w:rPr>
      <w:b/>
      <w:bCs/>
      <w:color w:val="646064" w:themeColor="accent5"/>
      <w:spacing w:val="5"/>
    </w:rPr>
  </w:style>
  <w:style w:type="character" w:styleId="Hyperlink">
    <w:name w:val="Hyperlink"/>
    <w:basedOn w:val="DefaultParagraphFont"/>
    <w:uiPriority w:val="99"/>
    <w:qFormat/>
    <w:rsid w:val="00EE4435"/>
    <w:rPr>
      <w:color w:val="003D6C" w:themeColor="text2"/>
      <w:u w:val="single"/>
    </w:rPr>
  </w:style>
  <w:style w:type="character" w:styleId="PageNumber">
    <w:name w:val="page number"/>
    <w:basedOn w:val="DefaultParagraphFont"/>
    <w:rsid w:val="007F017D"/>
    <w:rPr>
      <w:rFonts w:ascii="Arial" w:hAnsi="Arial"/>
      <w:sz w:val="20"/>
    </w:rPr>
  </w:style>
  <w:style w:type="paragraph" w:customStyle="1" w:styleId="P1sidebar">
    <w:name w:val="P1 sidebar"/>
    <w:basedOn w:val="Normal"/>
    <w:qFormat/>
    <w:rsid w:val="00463C61"/>
    <w:pPr>
      <w:keepLines/>
      <w:pBdr>
        <w:top w:val="single" w:sz="4" w:space="7" w:color="auto"/>
        <w:left w:val="single" w:sz="4" w:space="7" w:color="auto"/>
        <w:bottom w:val="single" w:sz="4" w:space="7" w:color="auto"/>
        <w:right w:val="single" w:sz="4" w:space="7" w:color="auto"/>
      </w:pBdr>
      <w:shd w:val="clear" w:color="auto" w:fill="FCF0D3" w:themeFill="accent3" w:themeFillTint="33"/>
      <w:spacing w:after="80"/>
      <w:ind w:left="115" w:right="115"/>
    </w:pPr>
    <w:rPr>
      <w:rFonts w:eastAsia="Times New Roman" w:cs="Arial"/>
      <w:color w:val="000000" w:themeColor="text1"/>
      <w:kern w:val="28"/>
      <w:szCs w:val="21"/>
      <w14:cntxtAlts/>
    </w:rPr>
  </w:style>
  <w:style w:type="paragraph" w:customStyle="1" w:styleId="Sidebarmath">
    <w:name w:val="Sidebar math"/>
    <w:basedOn w:val="Normal"/>
    <w:qFormat/>
    <w:rsid w:val="007F017D"/>
    <w:pPr>
      <w:spacing w:before="60" w:after="60"/>
      <w:jc w:val="center"/>
    </w:pPr>
    <w:rPr>
      <w:b/>
      <w:sz w:val="20"/>
      <w:szCs w:val="22"/>
    </w:rPr>
  </w:style>
  <w:style w:type="paragraph" w:styleId="Footer">
    <w:name w:val="footer"/>
    <w:basedOn w:val="Normal"/>
    <w:link w:val="FooterChar"/>
    <w:uiPriority w:val="99"/>
    <w:unhideWhenUsed/>
    <w:qFormat/>
    <w:rsid w:val="007F017D"/>
    <w:pPr>
      <w:tabs>
        <w:tab w:val="center" w:pos="4680"/>
        <w:tab w:val="right" w:pos="9360"/>
      </w:tabs>
    </w:pPr>
    <w:rPr>
      <w:color w:val="646064" w:themeColor="accent5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7F017D"/>
    <w:rPr>
      <w:rFonts w:ascii="Arial" w:hAnsi="Arial"/>
      <w:color w:val="646064" w:themeColor="accent5"/>
      <w:kern w:val="0"/>
      <w:sz w:val="18"/>
      <w14:ligatures w14:val="none"/>
    </w:rPr>
  </w:style>
  <w:style w:type="paragraph" w:customStyle="1" w:styleId="SideBarTitle">
    <w:name w:val="Side Bar Title"/>
    <w:basedOn w:val="Heading3"/>
    <w:next w:val="P1sidebar"/>
    <w:qFormat/>
    <w:rsid w:val="007F017D"/>
    <w:pPr>
      <w:spacing w:after="60" w:line="264" w:lineRule="auto"/>
    </w:pPr>
    <w:rPr>
      <w:rFonts w:eastAsia="Times New Roman" w:cs="Arial"/>
      <w:b w:val="0"/>
      <w:bCs/>
      <w:i/>
      <w:iCs/>
      <w:color w:val="005496" w:themeColor="accent1"/>
      <w:sz w:val="30"/>
      <w:szCs w:val="30"/>
    </w:rPr>
  </w:style>
  <w:style w:type="table" w:customStyle="1" w:styleId="UCANRblue">
    <w:name w:val="UC ANR blue"/>
    <w:basedOn w:val="TableNormal"/>
    <w:uiPriority w:val="99"/>
    <w:rsid w:val="004167C8"/>
    <w:pPr>
      <w:spacing w:after="0" w:line="240" w:lineRule="auto"/>
    </w:pPr>
    <w:rPr>
      <w:rFonts w:ascii="Arial" w:hAnsi="Arial" w:cs="Times New Roman (Body CS)"/>
      <w:color w:val="000000" w:themeColor="text1"/>
      <w:kern w:val="0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0092C0" w:themeColor="accent4"/>
        <w:left w:val="single" w:sz="4" w:space="0" w:color="0092C0" w:themeColor="accent4"/>
        <w:bottom w:val="single" w:sz="4" w:space="0" w:color="0092C0" w:themeColor="accent4"/>
        <w:right w:val="single" w:sz="4" w:space="0" w:color="0092C0" w:themeColor="accent4"/>
        <w:insideH w:val="single" w:sz="6" w:space="0" w:color="0092C0" w:themeColor="accent4"/>
        <w:insideV w:val="single" w:sz="6" w:space="0" w:color="0092C0" w:themeColor="accent4"/>
      </w:tblBorders>
      <w:tblCellMar>
        <w:top w:w="144" w:type="dxa"/>
        <w:left w:w="144" w:type="dxa"/>
        <w:bottom w:w="144" w:type="dxa"/>
        <w:right w:w="144" w:type="dxa"/>
      </w:tblCellMar>
    </w:tblPr>
    <w:tcPr>
      <w:tcMar>
        <w:top w:w="58" w:type="dxa"/>
        <w:left w:w="58" w:type="dxa"/>
        <w:bottom w:w="58" w:type="dxa"/>
        <w:right w:w="58" w:type="dxa"/>
      </w:tcMar>
      <w:vAlign w:val="bottom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43"/>
        <w:jc w:val="left"/>
      </w:pPr>
      <w:rPr>
        <w:rFonts w:ascii="Arial" w:hAnsi="Arial"/>
        <w:b/>
        <w:i w:val="0"/>
        <w:color w:val="FCFCFC" w:themeColor="background2"/>
        <w:sz w:val="21"/>
      </w:rPr>
      <w:tblPr/>
      <w:trPr>
        <w:tblHeader/>
      </w:trPr>
      <w:tcPr>
        <w:tcBorders>
          <w:top w:val="single" w:sz="4" w:space="0" w:color="005496" w:themeColor="accent1"/>
          <w:left w:val="single" w:sz="4" w:space="0" w:color="005496" w:themeColor="accent1"/>
          <w:bottom w:val="nil"/>
          <w:right w:val="single" w:sz="4" w:space="0" w:color="005496" w:themeColor="accent1"/>
          <w:insideH w:val="single" w:sz="4" w:space="0" w:color="FCFCFC" w:themeColor="background1"/>
          <w:insideV w:val="single" w:sz="4" w:space="0" w:color="FCFCFC" w:themeColor="background1"/>
        </w:tcBorders>
        <w:shd w:val="clear" w:color="auto" w:fill="005496" w:themeFill="accent1"/>
        <w:tcMar>
          <w:top w:w="86" w:type="dxa"/>
          <w:left w:w="43" w:type="dxa"/>
          <w:bottom w:w="43" w:type="dxa"/>
          <w:right w:w="43" w:type="dxa"/>
        </w:tcMar>
      </w:tcPr>
    </w:tblStylePr>
    <w:tblStylePr w:type="lastRow">
      <w:tblPr/>
      <w:tcPr>
        <w:tcBorders>
          <w:insideV w:val="nil"/>
        </w:tcBorders>
      </w:tcPr>
    </w:tblStylePr>
    <w:tblStylePr w:type="firstCol">
      <w:pPr>
        <w:wordWrap/>
        <w:spacing w:beforeLines="0"/>
        <w:ind w:leftChars="0" w:left="0" w:rightChars="0" w:right="0"/>
      </w:pPr>
      <w:tblPr/>
      <w:tcPr>
        <w:tcBorders>
          <w:top w:val="single" w:sz="4" w:space="0" w:color="DAA100"/>
          <w:left w:val="single" w:sz="4" w:space="0" w:color="DAA100"/>
          <w:bottom w:val="single" w:sz="4" w:space="0" w:color="DAA100"/>
          <w:right w:val="single" w:sz="4" w:space="0" w:color="DAA100"/>
          <w:insideH w:val="single" w:sz="4" w:space="0" w:color="DAA100"/>
          <w:insideV w:val="single" w:sz="4" w:space="0" w:color="DAA100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DAA100"/>
          <w:left w:val="single" w:sz="4" w:space="0" w:color="DAA100"/>
          <w:bottom w:val="single" w:sz="4" w:space="0" w:color="DAA100"/>
          <w:right w:val="single" w:sz="4" w:space="0" w:color="DAA100"/>
          <w:insideH w:val="single" w:sz="4" w:space="0" w:color="DAA100"/>
          <w:insideV w:val="single" w:sz="4" w:space="0" w:color="DAA100"/>
          <w:tl2br w:val="nil"/>
          <w:tr2bl w:val="nil"/>
        </w:tcBorders>
        <w:shd w:val="clear" w:color="auto" w:fill="FCFCFC" w:themeFill="background1"/>
      </w:tcPr>
    </w:tblStylePr>
    <w:tblStylePr w:type="band2Horz">
      <w:tblPr/>
      <w:tcPr>
        <w:tcBorders>
          <w:top w:val="single" w:sz="4" w:space="0" w:color="D09A00"/>
          <w:left w:val="single" w:sz="4" w:space="0" w:color="D09A00"/>
          <w:bottom w:val="single" w:sz="4" w:space="0" w:color="D09A00"/>
          <w:right w:val="single" w:sz="4" w:space="0" w:color="D09A00"/>
          <w:insideH w:val="single" w:sz="4" w:space="0" w:color="D09A00"/>
          <w:insideV w:val="single" w:sz="4" w:space="0" w:color="D09A00"/>
          <w:tl2br w:val="nil"/>
          <w:tr2bl w:val="nil"/>
        </w:tcBorders>
        <w:shd w:val="clear" w:color="auto" w:fill="FFF5DD"/>
      </w:tcPr>
    </w:tblStylePr>
  </w:style>
  <w:style w:type="table" w:customStyle="1" w:styleId="UCANRleftheadercolumnblue">
    <w:name w:val="UC ANR left header column blue"/>
    <w:basedOn w:val="UCANRblue"/>
    <w:uiPriority w:val="99"/>
    <w:rsid w:val="004167C8"/>
    <w:tblPr/>
    <w:tblStylePr w:type="firstRow">
      <w:pPr>
        <w:wordWrap/>
        <w:spacing w:beforeLines="0" w:before="0" w:beforeAutospacing="0" w:afterLines="0" w:after="0" w:afterAutospacing="0" w:line="240" w:lineRule="auto"/>
        <w:ind w:leftChars="0" w:left="43"/>
        <w:jc w:val="left"/>
      </w:pPr>
      <w:rPr>
        <w:rFonts w:ascii="Arial" w:hAnsi="Arial"/>
        <w:b/>
        <w:i w:val="0"/>
        <w:color w:val="FCFCFC" w:themeColor="background2"/>
        <w:sz w:val="21"/>
      </w:rPr>
      <w:tblPr/>
      <w:trPr>
        <w:tblHeader/>
      </w:trPr>
      <w:tcPr>
        <w:tcBorders>
          <w:top w:val="single" w:sz="4" w:space="0" w:color="005496" w:themeColor="accent1"/>
          <w:left w:val="single" w:sz="4" w:space="0" w:color="005496" w:themeColor="accent1"/>
          <w:bottom w:val="nil"/>
          <w:right w:val="single" w:sz="4" w:space="0" w:color="005496" w:themeColor="accent1"/>
          <w:insideH w:val="single" w:sz="4" w:space="0" w:color="FCFCFC" w:themeColor="background1"/>
          <w:insideV w:val="single" w:sz="4" w:space="0" w:color="FCFCFC" w:themeColor="background1"/>
        </w:tcBorders>
        <w:shd w:val="clear" w:color="auto" w:fill="005496" w:themeFill="accent1"/>
        <w:tcMar>
          <w:top w:w="86" w:type="dxa"/>
          <w:left w:w="43" w:type="dxa"/>
          <w:bottom w:w="43" w:type="dxa"/>
          <w:right w:w="43" w:type="dxa"/>
        </w:tcMar>
      </w:tcPr>
    </w:tblStylePr>
    <w:tblStylePr w:type="lastRow">
      <w:tblPr/>
      <w:tcPr>
        <w:tcBorders>
          <w:insideV w:val="nil"/>
        </w:tcBorders>
      </w:tcPr>
    </w:tblStylePr>
    <w:tblStylePr w:type="firstCol">
      <w:pPr>
        <w:wordWrap/>
        <w:spacing w:beforeLines="0"/>
        <w:ind w:leftChars="0" w:left="0" w:rightChars="0" w:right="0"/>
      </w:pPr>
      <w:rPr>
        <w:b/>
        <w:color w:val="FCFCFC" w:themeColor="background1"/>
      </w:rPr>
      <w:tblPr/>
      <w:tcPr>
        <w:tcBorders>
          <w:top w:val="single" w:sz="4" w:space="0" w:color="DAA100"/>
          <w:left w:val="single" w:sz="4" w:space="0" w:color="DAA100"/>
          <w:bottom w:val="single" w:sz="4" w:space="0" w:color="DAA100"/>
          <w:right w:val="single" w:sz="4" w:space="0" w:color="DAA100"/>
          <w:insideH w:val="single" w:sz="4" w:space="0" w:color="FCFCFC" w:themeColor="background2"/>
          <w:insideV w:val="single" w:sz="4" w:space="0" w:color="DAA100"/>
          <w:tl2br w:val="nil"/>
          <w:tr2bl w:val="nil"/>
        </w:tcBorders>
        <w:shd w:val="clear" w:color="auto" w:fill="005496" w:themeFill="accent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DAA100"/>
          <w:left w:val="single" w:sz="4" w:space="0" w:color="DAA100"/>
          <w:bottom w:val="single" w:sz="4" w:space="0" w:color="DAA100"/>
          <w:right w:val="single" w:sz="4" w:space="0" w:color="DAA100"/>
          <w:insideH w:val="single" w:sz="4" w:space="0" w:color="DAA100"/>
          <w:insideV w:val="single" w:sz="4" w:space="0" w:color="DAA100"/>
          <w:tl2br w:val="nil"/>
          <w:tr2bl w:val="nil"/>
        </w:tcBorders>
        <w:shd w:val="clear" w:color="auto" w:fill="FCFCFC" w:themeFill="background1"/>
      </w:tcPr>
    </w:tblStylePr>
    <w:tblStylePr w:type="band2Horz">
      <w:tblPr/>
      <w:tcPr>
        <w:tcBorders>
          <w:top w:val="single" w:sz="4" w:space="0" w:color="D09A00"/>
          <w:left w:val="single" w:sz="4" w:space="0" w:color="D09A00"/>
          <w:bottom w:val="single" w:sz="4" w:space="0" w:color="D09A00"/>
          <w:right w:val="single" w:sz="4" w:space="0" w:color="D09A00"/>
          <w:insideH w:val="single" w:sz="4" w:space="0" w:color="D09A00"/>
          <w:insideV w:val="single" w:sz="4" w:space="0" w:color="D09A00"/>
          <w:tl2br w:val="nil"/>
          <w:tr2bl w:val="nil"/>
        </w:tcBorders>
        <w:shd w:val="clear" w:color="auto" w:fill="FFF5DD"/>
      </w:tcPr>
    </w:tblStylePr>
  </w:style>
  <w:style w:type="paragraph" w:customStyle="1" w:styleId="SideBartitlewhite">
    <w:name w:val="Side Bar title white"/>
    <w:basedOn w:val="SideBarTitle"/>
    <w:qFormat/>
    <w:rsid w:val="007F017D"/>
    <w:rPr>
      <w:color w:val="FCFCFC" w:themeColor="background2"/>
    </w:rPr>
  </w:style>
  <w:style w:type="paragraph" w:styleId="Header">
    <w:name w:val="header"/>
    <w:basedOn w:val="Normal"/>
    <w:link w:val="HeaderChar"/>
    <w:uiPriority w:val="99"/>
    <w:unhideWhenUsed/>
    <w:rsid w:val="007F017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17D"/>
    <w:rPr>
      <w:rFonts w:ascii="Arial" w:hAnsi="Arial"/>
      <w:kern w:val="0"/>
      <w14:ligatures w14:val="none"/>
    </w:rPr>
  </w:style>
  <w:style w:type="paragraph" w:customStyle="1" w:styleId="Subhead">
    <w:name w:val="Subhead"/>
    <w:basedOn w:val="Heading1"/>
    <w:qFormat/>
    <w:rsid w:val="00463C61"/>
    <w:pPr>
      <w:spacing w:before="40" w:after="280" w:line="252" w:lineRule="auto"/>
    </w:pPr>
    <w:rPr>
      <w:b w:val="0"/>
      <w:bCs/>
      <w:i/>
      <w:iCs/>
      <w:color w:val="646064" w:themeColor="accent5"/>
      <w:sz w:val="32"/>
    </w:rPr>
  </w:style>
  <w:style w:type="paragraph" w:styleId="ListBullet">
    <w:name w:val="List Bullet"/>
    <w:basedOn w:val="Normal"/>
    <w:uiPriority w:val="99"/>
    <w:unhideWhenUsed/>
    <w:rsid w:val="009B264D"/>
    <w:pPr>
      <w:numPr>
        <w:numId w:val="1"/>
      </w:numPr>
      <w:ind w:left="360"/>
      <w:contextualSpacing/>
    </w:pPr>
  </w:style>
  <w:style w:type="paragraph" w:styleId="ListBullet2">
    <w:name w:val="List Bullet 2"/>
    <w:basedOn w:val="Normal"/>
    <w:uiPriority w:val="99"/>
    <w:unhideWhenUsed/>
    <w:rsid w:val="00382C2B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82C2B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82C2B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382C2B"/>
    <w:pPr>
      <w:numPr>
        <w:numId w:val="5"/>
      </w:numPr>
      <w:contextualSpacing/>
    </w:pPr>
  </w:style>
  <w:style w:type="paragraph" w:styleId="ListNumber3">
    <w:name w:val="List Number 3"/>
    <w:basedOn w:val="Normal"/>
    <w:uiPriority w:val="99"/>
    <w:unhideWhenUsed/>
    <w:rsid w:val="00382C2B"/>
    <w:pPr>
      <w:numPr>
        <w:numId w:val="6"/>
      </w:numPr>
      <w:contextualSpacing/>
    </w:pPr>
  </w:style>
  <w:style w:type="paragraph" w:styleId="List">
    <w:name w:val="List"/>
    <w:basedOn w:val="Normal"/>
    <w:uiPriority w:val="99"/>
    <w:unhideWhenUsed/>
    <w:rsid w:val="00382C2B"/>
    <w:pPr>
      <w:ind w:left="360" w:hanging="36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425FE"/>
  </w:style>
  <w:style w:type="character" w:customStyle="1" w:styleId="BodyTextChar">
    <w:name w:val="Body Text Char"/>
    <w:basedOn w:val="DefaultParagraphFont"/>
    <w:link w:val="BodyText"/>
    <w:uiPriority w:val="99"/>
    <w:rsid w:val="001425FE"/>
    <w:rPr>
      <w:rFonts w:ascii="Arial" w:hAnsi="Arial"/>
      <w:kern w:val="0"/>
      <w14:ligatures w14:val="none"/>
    </w:rPr>
  </w:style>
  <w:style w:type="table" w:styleId="TableGrid">
    <w:name w:val="Table Grid"/>
    <w:basedOn w:val="TableNormal"/>
    <w:uiPriority w:val="39"/>
    <w:rsid w:val="00467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BodyText"/>
    <w:qFormat/>
    <w:rsid w:val="007708BD"/>
    <w:pPr>
      <w:spacing w:before="40"/>
      <w:ind w:left="43"/>
    </w:pPr>
    <w:rPr>
      <w:rFonts w:cs="Times New Roman (Body CS)"/>
      <w:b/>
      <w:color w:val="FCFCFC" w:themeColor="background2"/>
      <w:szCs w:val="20"/>
    </w:rPr>
  </w:style>
  <w:style w:type="paragraph" w:customStyle="1" w:styleId="Tableheaderbold">
    <w:name w:val="Table header/bold"/>
    <w:basedOn w:val="Normal"/>
    <w:autoRedefine/>
    <w:qFormat/>
    <w:rsid w:val="00450AFC"/>
    <w:pPr>
      <w:keepNext/>
      <w:spacing w:before="200"/>
    </w:pPr>
    <w:rPr>
      <w:b/>
      <w:bCs/>
    </w:rPr>
  </w:style>
  <w:style w:type="paragraph" w:customStyle="1" w:styleId="Heading2sidebarheader">
    <w:name w:val="Heading 2 sidebar header"/>
    <w:basedOn w:val="P1sidebar"/>
    <w:qFormat/>
    <w:rsid w:val="00684891"/>
    <w:pPr>
      <w:keepNext/>
      <w:spacing w:before="240"/>
    </w:pPr>
    <w:rPr>
      <w:b/>
      <w:bCs/>
      <w:sz w:val="30"/>
      <w:szCs w:val="30"/>
    </w:rPr>
  </w:style>
  <w:style w:type="paragraph" w:customStyle="1" w:styleId="Tablebody">
    <w:name w:val="Table body"/>
    <w:basedOn w:val="Normal"/>
    <w:qFormat/>
    <w:rsid w:val="008B7124"/>
    <w:pPr>
      <w:spacing w:before="40"/>
    </w:pPr>
    <w:rPr>
      <w:rFonts w:cs="Times New Roman (Body CS)"/>
      <w:color w:val="000000" w:themeColor="text1"/>
    </w:rPr>
  </w:style>
  <w:style w:type="paragraph" w:customStyle="1" w:styleId="Smallbodytext">
    <w:name w:val="Small body text"/>
    <w:basedOn w:val="Normal"/>
    <w:qFormat/>
    <w:rsid w:val="0054447A"/>
    <w:pPr>
      <w:spacing w:before="20" w:after="60"/>
    </w:pPr>
    <w:rPr>
      <w:sz w:val="18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E4435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4435"/>
    <w:rPr>
      <w:color w:val="605E5C"/>
      <w:shd w:val="clear" w:color="auto" w:fill="E1DFDD"/>
    </w:rPr>
  </w:style>
  <w:style w:type="paragraph" w:customStyle="1" w:styleId="P1">
    <w:name w:val="P1"/>
    <w:basedOn w:val="BodyText"/>
    <w:qFormat/>
    <w:rsid w:val="00AB47E4"/>
    <w:pPr>
      <w:spacing w:after="80"/>
    </w:pPr>
  </w:style>
  <w:style w:type="paragraph" w:customStyle="1" w:styleId="Tablenote">
    <w:name w:val="Table note"/>
    <w:basedOn w:val="Smallbodytext"/>
    <w:qFormat/>
    <w:rsid w:val="0004348B"/>
    <w:pPr>
      <w:spacing w:after="200"/>
    </w:pPr>
    <w:rPr>
      <w:sz w:val="20"/>
    </w:rPr>
  </w:style>
  <w:style w:type="paragraph" w:customStyle="1" w:styleId="Heading2references">
    <w:name w:val="Heading 2 references"/>
    <w:basedOn w:val="Heading2"/>
    <w:qFormat/>
    <w:rsid w:val="000A2933"/>
    <w:rPr>
      <w:sz w:val="28"/>
    </w:rPr>
  </w:style>
  <w:style w:type="paragraph" w:styleId="ListBullet4">
    <w:name w:val="List Bullet 4"/>
    <w:basedOn w:val="Normal"/>
    <w:uiPriority w:val="99"/>
    <w:unhideWhenUsed/>
    <w:rsid w:val="009B264D"/>
    <w:pPr>
      <w:numPr>
        <w:numId w:val="15"/>
      </w:numPr>
      <w:contextualSpacing/>
    </w:pPr>
  </w:style>
  <w:style w:type="table" w:styleId="PlainTable4">
    <w:name w:val="Plain Table 4"/>
    <w:basedOn w:val="TableNormal"/>
    <w:uiPriority w:val="44"/>
    <w:rsid w:val="00584E7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background1" w:themeFillShade="F2"/>
      </w:tcPr>
    </w:tblStylePr>
    <w:tblStylePr w:type="band1Horz">
      <w:tblPr/>
      <w:tcPr>
        <w:shd w:val="clear" w:color="auto" w:fill="EFEFEF" w:themeFill="background1" w:themeFillShade="F2"/>
      </w:tcPr>
    </w:tblStylePr>
  </w:style>
  <w:style w:type="paragraph" w:customStyle="1" w:styleId="listbulletmultillevel">
    <w:name w:val="list bullet multil level"/>
    <w:basedOn w:val="ListParagraph"/>
    <w:qFormat/>
    <w:rsid w:val="00770AA8"/>
    <w:pPr>
      <w:numPr>
        <w:numId w:val="21"/>
      </w:numPr>
    </w:pPr>
  </w:style>
  <w:style w:type="table" w:styleId="GridTable1Light-Accent1">
    <w:name w:val="Grid Table 1 Light Accent 1"/>
    <w:basedOn w:val="TableNormal"/>
    <w:uiPriority w:val="46"/>
    <w:rsid w:val="00584E75"/>
    <w:pPr>
      <w:spacing w:after="0" w:line="240" w:lineRule="auto"/>
    </w:pPr>
    <w:tblPr>
      <w:tblStyleRowBandSize w:val="1"/>
      <w:tblStyleColBandSize w:val="1"/>
      <w:tblBorders>
        <w:top w:val="single" w:sz="4" w:space="0" w:color="6FBFFF" w:themeColor="accent1" w:themeTint="66"/>
        <w:left w:val="single" w:sz="4" w:space="0" w:color="6FBFFF" w:themeColor="accent1" w:themeTint="66"/>
        <w:bottom w:val="single" w:sz="4" w:space="0" w:color="6FBFFF" w:themeColor="accent1" w:themeTint="66"/>
        <w:right w:val="single" w:sz="4" w:space="0" w:color="6FBFFF" w:themeColor="accent1" w:themeTint="66"/>
        <w:insideH w:val="single" w:sz="4" w:space="0" w:color="6FBFFF" w:themeColor="accent1" w:themeTint="66"/>
        <w:insideV w:val="single" w:sz="4" w:space="0" w:color="6FBF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79F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79F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584E75"/>
    <w:pPr>
      <w:spacing w:after="0" w:line="240" w:lineRule="auto"/>
    </w:pPr>
    <w:tblPr>
      <w:tblStyleRowBandSize w:val="1"/>
      <w:tblStyleColBandSize w:val="1"/>
      <w:tblBorders>
        <w:top w:val="single" w:sz="4" w:space="0" w:color="F9E1A8" w:themeColor="accent3" w:themeTint="66"/>
        <w:left w:val="single" w:sz="4" w:space="0" w:color="F9E1A8" w:themeColor="accent3" w:themeTint="66"/>
        <w:bottom w:val="single" w:sz="4" w:space="0" w:color="F9E1A8" w:themeColor="accent3" w:themeTint="66"/>
        <w:right w:val="single" w:sz="4" w:space="0" w:color="F9E1A8" w:themeColor="accent3" w:themeTint="66"/>
        <w:insideH w:val="single" w:sz="4" w:space="0" w:color="F9E1A8" w:themeColor="accent3" w:themeTint="66"/>
        <w:insideV w:val="single" w:sz="4" w:space="0" w:color="F9E1A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7D37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D37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584E7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CFCF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CFCF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CFCF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CFCFC" w:themeFill="background1"/>
      </w:tcPr>
    </w:tblStylePr>
    <w:tblStylePr w:type="band1Vert">
      <w:tblPr/>
      <w:tcPr>
        <w:shd w:val="clear" w:color="auto" w:fill="EFEFEF" w:themeFill="background1" w:themeFillShade="F2"/>
      </w:tcPr>
    </w:tblStylePr>
    <w:tblStylePr w:type="band1Horz">
      <w:tblPr/>
      <w:tcPr>
        <w:shd w:val="clear" w:color="auto" w:fill="EFEFEF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-Accent4">
    <w:name w:val="Grid Table 1 Light Accent 4"/>
    <w:basedOn w:val="TableNormal"/>
    <w:uiPriority w:val="46"/>
    <w:rsid w:val="00584E75"/>
    <w:pPr>
      <w:spacing w:after="0" w:line="240" w:lineRule="auto"/>
    </w:pPr>
    <w:tblPr>
      <w:tblStyleRowBandSize w:val="1"/>
      <w:tblStyleColBandSize w:val="1"/>
      <w:tblBorders>
        <w:top w:val="single" w:sz="4" w:space="0" w:color="7FE0FF" w:themeColor="accent4" w:themeTint="66"/>
        <w:left w:val="single" w:sz="4" w:space="0" w:color="7FE0FF" w:themeColor="accent4" w:themeTint="66"/>
        <w:bottom w:val="single" w:sz="4" w:space="0" w:color="7FE0FF" w:themeColor="accent4" w:themeTint="66"/>
        <w:right w:val="single" w:sz="4" w:space="0" w:color="7FE0FF" w:themeColor="accent4" w:themeTint="66"/>
        <w:insideH w:val="single" w:sz="4" w:space="0" w:color="7FE0FF" w:themeColor="accent4" w:themeTint="66"/>
        <w:insideV w:val="single" w:sz="4" w:space="0" w:color="7FE0F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0D0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0D0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84E75"/>
    <w:pPr>
      <w:spacing w:after="0" w:line="240" w:lineRule="auto"/>
    </w:pPr>
    <w:tblPr>
      <w:tblBorders>
        <w:top w:val="single" w:sz="4" w:space="0" w:color="BCBCBC" w:themeColor="background1" w:themeShade="BF"/>
        <w:left w:val="single" w:sz="4" w:space="0" w:color="BCBCBC" w:themeColor="background1" w:themeShade="BF"/>
        <w:bottom w:val="single" w:sz="4" w:space="0" w:color="BCBCBC" w:themeColor="background1" w:themeShade="BF"/>
        <w:right w:val="single" w:sz="4" w:space="0" w:color="BCBCBC" w:themeColor="background1" w:themeShade="BF"/>
        <w:insideH w:val="single" w:sz="4" w:space="0" w:color="BCBCBC" w:themeColor="background1" w:themeShade="BF"/>
        <w:insideV w:val="single" w:sz="4" w:space="0" w:color="BCBCBC" w:themeColor="background1" w:themeShade="BF"/>
      </w:tblBorders>
    </w:tblPr>
  </w:style>
  <w:style w:type="table" w:styleId="PlainTable1">
    <w:name w:val="Plain Table 1"/>
    <w:basedOn w:val="TableNormal"/>
    <w:uiPriority w:val="41"/>
    <w:rsid w:val="0054447A"/>
    <w:pPr>
      <w:spacing w:after="0" w:line="240" w:lineRule="auto"/>
    </w:pPr>
    <w:tblPr>
      <w:tblStyleRowBandSize w:val="1"/>
      <w:tblStyleColBandSize w:val="1"/>
      <w:tblBorders>
        <w:top w:val="single" w:sz="4" w:space="0" w:color="BCBCBC" w:themeColor="background1" w:themeShade="BF"/>
        <w:left w:val="single" w:sz="4" w:space="0" w:color="BCBCBC" w:themeColor="background1" w:themeShade="BF"/>
        <w:bottom w:val="single" w:sz="4" w:space="0" w:color="BCBCBC" w:themeColor="background1" w:themeShade="BF"/>
        <w:right w:val="single" w:sz="4" w:space="0" w:color="BCBCBC" w:themeColor="background1" w:themeShade="BF"/>
        <w:insideH w:val="single" w:sz="4" w:space="0" w:color="BCBCBC" w:themeColor="background1" w:themeShade="BF"/>
        <w:insideV w:val="single" w:sz="4" w:space="0" w:color="BCBCBC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CBCBC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background1" w:themeFillShade="F2"/>
      </w:tcPr>
    </w:tblStylePr>
    <w:tblStylePr w:type="band1Horz">
      <w:tblPr/>
      <w:tcPr>
        <w:shd w:val="clear" w:color="auto" w:fill="EFEFEF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54447A"/>
    <w:pPr>
      <w:spacing w:after="0" w:line="240" w:lineRule="auto"/>
    </w:pPr>
    <w:tblPr>
      <w:tblStyleRowBandSize w:val="1"/>
      <w:tblStyleColBandSize w:val="1"/>
      <w:tblBorders>
        <w:top w:val="single" w:sz="4" w:space="0" w:color="B9DAAC" w:themeColor="accent2" w:themeTint="66"/>
        <w:left w:val="single" w:sz="4" w:space="0" w:color="B9DAAC" w:themeColor="accent2" w:themeTint="66"/>
        <w:bottom w:val="single" w:sz="4" w:space="0" w:color="B9DAAC" w:themeColor="accent2" w:themeTint="66"/>
        <w:right w:val="single" w:sz="4" w:space="0" w:color="B9DAAC" w:themeColor="accent2" w:themeTint="66"/>
        <w:insideH w:val="single" w:sz="4" w:space="0" w:color="B9DAAC" w:themeColor="accent2" w:themeTint="66"/>
        <w:insideV w:val="single" w:sz="4" w:space="0" w:color="B9D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7C88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7C88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F922F9"/>
    <w:rPr>
      <w:b/>
      <w:bCs/>
    </w:rPr>
  </w:style>
  <w:style w:type="table" w:styleId="PlainTable3">
    <w:name w:val="Plain Table 3"/>
    <w:basedOn w:val="TableNormal"/>
    <w:uiPriority w:val="43"/>
    <w:rsid w:val="008245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EFEFEF" w:themeFill="background1" w:themeFillShade="F2"/>
      </w:tcPr>
    </w:tblStylePr>
    <w:tblStylePr w:type="band1Horz">
      <w:tblPr/>
      <w:tcPr>
        <w:shd w:val="clear" w:color="auto" w:fill="EFEFEF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UCANRgold2">
    <w:name w:val="UC ANR gold 2"/>
    <w:basedOn w:val="TableNormal"/>
    <w:uiPriority w:val="99"/>
    <w:rsid w:val="004167C8"/>
    <w:pPr>
      <w:adjustRightInd w:val="0"/>
      <w:spacing w:after="0" w:line="240" w:lineRule="auto"/>
    </w:pPr>
    <w:rPr>
      <w:rFonts w:ascii="Arial" w:hAnsi="Arial"/>
      <w:sz w:val="21"/>
    </w:rPr>
    <w:tblPr>
      <w:tblStyleRowBandSize w:val="1"/>
      <w:tblStyleColBandSize w:val="1"/>
      <w:tblBorders>
        <w:top w:val="single" w:sz="4" w:space="0" w:color="C58F0C" w:themeColor="accent3" w:themeShade="BF"/>
        <w:left w:val="single" w:sz="4" w:space="0" w:color="C58F0C" w:themeColor="accent3" w:themeShade="BF"/>
        <w:bottom w:val="single" w:sz="4" w:space="0" w:color="C58F0C" w:themeColor="accent3" w:themeShade="BF"/>
        <w:right w:val="single" w:sz="4" w:space="0" w:color="C58F0C" w:themeColor="accent3" w:themeShade="BF"/>
        <w:insideH w:val="single" w:sz="4" w:space="0" w:color="C58F0C" w:themeColor="accent3" w:themeShade="BF"/>
        <w:insideV w:val="single" w:sz="4" w:space="0" w:color="C58F0C" w:themeColor="accent3" w:themeShade="BF"/>
      </w:tblBorders>
      <w:tblCellMar>
        <w:top w:w="58" w:type="dxa"/>
        <w:left w:w="58" w:type="dxa"/>
        <w:bottom w:w="58" w:type="dxa"/>
        <w:right w:w="58" w:type="dxa"/>
      </w:tblCellMar>
    </w:tblPr>
    <w:tcPr>
      <w:noWrap/>
      <w:vAlign w:val="bottom"/>
    </w:tcPr>
    <w:tblStylePr w:type="firstRow">
      <w:rPr>
        <w:rFonts w:ascii="Arial" w:hAnsi="Arial"/>
        <w:b/>
        <w:color w:val="000000" w:themeColor="text1"/>
      </w:rPr>
      <w:tblPr/>
      <w:tcPr>
        <w:shd w:val="clear" w:color="auto" w:fill="F7D37C" w:themeFill="accent3" w:themeFillTint="99"/>
      </w:tcPr>
    </w:tblStylePr>
    <w:tblStylePr w:type="band1Horz">
      <w:tblPr/>
      <w:tcPr>
        <w:shd w:val="clear" w:color="auto" w:fill="FCFCFC" w:themeFill="background2"/>
      </w:tcPr>
    </w:tblStylePr>
    <w:tblStylePr w:type="band2Horz">
      <w:tblPr/>
      <w:tcPr>
        <w:shd w:val="clear" w:color="auto" w:fill="FCF0D3" w:themeFill="accent3" w:themeFillTint="33"/>
      </w:tcPr>
    </w:tblStylePr>
  </w:style>
  <w:style w:type="table" w:customStyle="1" w:styleId="UCANRleftheadercolumngold">
    <w:name w:val="UC ANR left header column gold"/>
    <w:basedOn w:val="UCANRgold2"/>
    <w:uiPriority w:val="99"/>
    <w:rsid w:val="0057467E"/>
    <w:tblPr/>
    <w:tblStylePr w:type="firstRow">
      <w:rPr>
        <w:rFonts w:ascii="Arial" w:hAnsi="Arial"/>
        <w:b/>
        <w:color w:val="000000" w:themeColor="text1"/>
      </w:rPr>
      <w:tblPr/>
      <w:tcPr>
        <w:shd w:val="clear" w:color="auto" w:fill="F7D37C" w:themeFill="accent3" w:themeFillTint="99"/>
      </w:tcPr>
    </w:tblStylePr>
    <w:tblStylePr w:type="firstCol">
      <w:rPr>
        <w:b/>
      </w:rPr>
      <w:tblPr/>
      <w:tcPr>
        <w:shd w:val="clear" w:color="auto" w:fill="F7D37C" w:themeFill="accent3" w:themeFillTint="99"/>
      </w:tcPr>
    </w:tblStylePr>
    <w:tblStylePr w:type="band1Horz">
      <w:tblPr/>
      <w:tcPr>
        <w:shd w:val="clear" w:color="auto" w:fill="FCFCFC" w:themeFill="background2"/>
      </w:tcPr>
    </w:tblStylePr>
    <w:tblStylePr w:type="band2Horz">
      <w:tblPr/>
      <w:tcPr>
        <w:shd w:val="clear" w:color="auto" w:fill="FCF0D3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cesiskiyou.ucanr.edu/files/12293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andiosterman/Library/CloudStorage/Box-Box/All_Pubs_Share_B/2025%20UC%20ANR%20Brand%20family/Compliant%20templates/New%20Word%20Templates%202-19-26/RECS/RECS_Fact%20Sheet%202%20column/UC%20ANR_REC%202%20column%20template.dotx" TargetMode="External"/></Relationships>
</file>

<file path=word/theme/theme1.xml><?xml version="1.0" encoding="utf-8"?>
<a:theme xmlns:a="http://schemas.openxmlformats.org/drawingml/2006/main" name="Office Theme">
  <a:themeElements>
    <a:clrScheme name="UC ANR theme 2026">
      <a:dk1>
        <a:srgbClr val="000000"/>
      </a:dk1>
      <a:lt1>
        <a:srgbClr val="FCFCFC"/>
      </a:lt1>
      <a:dk2>
        <a:srgbClr val="003D6C"/>
      </a:dk2>
      <a:lt2>
        <a:srgbClr val="FCFCFC"/>
      </a:lt2>
      <a:accent1>
        <a:srgbClr val="005496"/>
      </a:accent1>
      <a:accent2>
        <a:srgbClr val="599442"/>
      </a:accent2>
      <a:accent3>
        <a:srgbClr val="F2B626"/>
      </a:accent3>
      <a:accent4>
        <a:srgbClr val="0092C0"/>
      </a:accent4>
      <a:accent5>
        <a:srgbClr val="646064"/>
      </a:accent5>
      <a:accent6>
        <a:srgbClr val="DC782C"/>
      </a:accent6>
      <a:hlink>
        <a:srgbClr val="005496"/>
      </a:hlink>
      <a:folHlink>
        <a:srgbClr val="800080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UC ANR_REC 2 column template.dotx</Template>
  <TotalTime>2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UC ANR 2-column template</vt:lpstr>
    </vt:vector>
  </TitlesOfParts>
  <Manager/>
  <Company/>
  <LinksUpToDate>false</LinksUpToDate>
  <CharactersWithSpaces>2759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 ANR_RECS_EN 2-column template</dc:title>
  <dc:subject/>
  <dc:creator>Microsoft Office User</dc:creator>
  <cp:keywords/>
  <dc:description/>
  <cp:lastModifiedBy>Sandra J Osterman</cp:lastModifiedBy>
  <cp:revision>1</cp:revision>
  <dcterms:created xsi:type="dcterms:W3CDTF">2026-04-21T00:51:00Z</dcterms:created>
  <dcterms:modified xsi:type="dcterms:W3CDTF">2026-04-21T00:53:00Z</dcterms:modified>
  <cp:category/>
</cp:coreProperties>
</file>